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1C70DB" w:rsidRDefault="007E0D19" w:rsidP="00BA0CA1">
      <w:pPr>
        <w:rPr>
          <w:b/>
        </w:rPr>
      </w:pPr>
      <w:r w:rsidRPr="00BB2767">
        <w:rPr>
          <w:b/>
        </w:rPr>
        <w:t>Present:</w:t>
      </w:r>
      <w:r w:rsidR="00F308BC">
        <w:rPr>
          <w:b/>
        </w:rPr>
        <w:tab/>
      </w:r>
      <w:r w:rsidR="00F308BC">
        <w:rPr>
          <w:b/>
        </w:rPr>
        <w:tab/>
      </w:r>
      <w:r w:rsidR="001C70DB">
        <w:rPr>
          <w:b/>
        </w:rPr>
        <w:t>C. Elliott</w:t>
      </w:r>
      <w:r w:rsidR="001C70DB">
        <w:rPr>
          <w:b/>
        </w:rPr>
        <w:tab/>
      </w:r>
      <w:r w:rsidR="001C70DB">
        <w:rPr>
          <w:b/>
        </w:rPr>
        <w:tab/>
        <w:t xml:space="preserve">Mayor </w:t>
      </w:r>
    </w:p>
    <w:p w:rsidR="00294CFF" w:rsidRDefault="00DF7C4F" w:rsidP="001C70DB">
      <w:pPr>
        <w:ind w:left="1440" w:firstLine="720"/>
        <w:rPr>
          <w:b/>
        </w:rPr>
      </w:pPr>
      <w:r>
        <w:rPr>
          <w:b/>
        </w:rPr>
        <w:t>C</w:t>
      </w:r>
      <w:r w:rsidR="00FF2551">
        <w:rPr>
          <w:b/>
        </w:rPr>
        <w:t>. Abbott</w:t>
      </w:r>
      <w:r w:rsidR="00FF2551">
        <w:rPr>
          <w:b/>
        </w:rPr>
        <w:tab/>
      </w:r>
      <w:r w:rsidR="000750B1">
        <w:rPr>
          <w:b/>
        </w:rPr>
        <w:tab/>
        <w:t>Deputy Mayor</w:t>
      </w:r>
      <w:r w:rsidR="00294CFF">
        <w:rPr>
          <w:b/>
        </w:rPr>
        <w:tab/>
      </w:r>
    </w:p>
    <w:p w:rsidR="00BA0CA1" w:rsidRDefault="000750B1" w:rsidP="00BA0CA1">
      <w:pPr>
        <w:ind w:left="1440" w:firstLine="720"/>
        <w:rPr>
          <w:b/>
        </w:rPr>
      </w:pPr>
      <w:r>
        <w:rPr>
          <w:b/>
        </w:rPr>
        <w:t>G. Parrott</w:t>
      </w:r>
      <w:r>
        <w:rPr>
          <w:b/>
        </w:rPr>
        <w:tab/>
      </w:r>
      <w:r>
        <w:rPr>
          <w:b/>
        </w:rPr>
        <w:tab/>
      </w:r>
      <w:proofErr w:type="spellStart"/>
      <w:r>
        <w:rPr>
          <w:b/>
        </w:rPr>
        <w:t>Councillor</w:t>
      </w:r>
      <w:proofErr w:type="spellEnd"/>
      <w:r w:rsidR="00BA0CA1" w:rsidRPr="00BA0CA1">
        <w:rPr>
          <w:b/>
        </w:rPr>
        <w:t xml:space="preserve"> </w:t>
      </w:r>
    </w:p>
    <w:p w:rsidR="001B66A8" w:rsidRDefault="00BA0CA1" w:rsidP="00BA0CA1">
      <w:pPr>
        <w:ind w:left="1440" w:firstLine="720"/>
        <w:rPr>
          <w:b/>
        </w:rPr>
      </w:pPr>
      <w:r>
        <w:rPr>
          <w:b/>
        </w:rPr>
        <w:t>W. Lorenzen</w:t>
      </w:r>
      <w:r>
        <w:rPr>
          <w:b/>
        </w:rPr>
        <w:tab/>
      </w:r>
      <w:r>
        <w:rPr>
          <w:b/>
        </w:rPr>
        <w:tab/>
      </w:r>
      <w:proofErr w:type="spellStart"/>
      <w:r>
        <w:rPr>
          <w:b/>
        </w:rPr>
        <w:t>Councillor</w:t>
      </w:r>
      <w:proofErr w:type="spellEnd"/>
    </w:p>
    <w:p w:rsidR="003918A3" w:rsidRDefault="001B66A8" w:rsidP="006C423C">
      <w:pPr>
        <w:ind w:left="1440" w:firstLine="720"/>
        <w:rPr>
          <w:b/>
        </w:rPr>
      </w:pPr>
      <w:r>
        <w:rPr>
          <w:b/>
        </w:rPr>
        <w:t>S. McBreairty</w:t>
      </w:r>
      <w:r>
        <w:rPr>
          <w:b/>
        </w:rPr>
        <w:tab/>
      </w:r>
      <w:r>
        <w:rPr>
          <w:b/>
        </w:rPr>
        <w:tab/>
        <w:t>Councillor</w:t>
      </w:r>
      <w:r w:rsidR="00E0701F">
        <w:rPr>
          <w:b/>
        </w:rPr>
        <w:tab/>
      </w:r>
    </w:p>
    <w:p w:rsidR="00E0701F" w:rsidRDefault="00F11B28" w:rsidP="00F11B28">
      <w:pPr>
        <w:ind w:left="1440" w:firstLine="720"/>
        <w:rPr>
          <w:b/>
        </w:rPr>
      </w:pPr>
      <w:r>
        <w:rPr>
          <w:b/>
        </w:rPr>
        <w:t>B. Dove</w:t>
      </w:r>
      <w:r>
        <w:rPr>
          <w:b/>
        </w:rPr>
        <w:tab/>
      </w:r>
      <w:r>
        <w:rPr>
          <w:b/>
        </w:rPr>
        <w:tab/>
        <w:t>Councillor</w:t>
      </w:r>
    </w:p>
    <w:p w:rsidR="00A61A39" w:rsidRDefault="00A61A39" w:rsidP="00F11B28">
      <w:pPr>
        <w:ind w:left="1440" w:firstLine="720"/>
        <w:rPr>
          <w:b/>
        </w:rPr>
      </w:pPr>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F96C75" w:rsidRDefault="00F308BC" w:rsidP="001C70DB">
      <w:pPr>
        <w:rPr>
          <w:b/>
        </w:rPr>
      </w:pPr>
      <w:r>
        <w:rPr>
          <w:b/>
        </w:rPr>
        <w:t>Resource:</w:t>
      </w:r>
      <w:r>
        <w:rPr>
          <w:b/>
        </w:rPr>
        <w:tab/>
      </w:r>
      <w:r w:rsidR="000418F9">
        <w:rPr>
          <w:b/>
        </w:rPr>
        <w:tab/>
      </w:r>
      <w:r w:rsidR="00F96C75">
        <w:rPr>
          <w:b/>
        </w:rPr>
        <w:t>G. Brown</w:t>
      </w:r>
      <w:r w:rsidR="00F96C75">
        <w:rPr>
          <w:b/>
        </w:rPr>
        <w:tab/>
      </w:r>
      <w:r w:rsidR="00F96C75">
        <w:rPr>
          <w:b/>
        </w:rPr>
        <w:tab/>
        <w:t>Town Clerk</w:t>
      </w:r>
    </w:p>
    <w:p w:rsidR="000418F9" w:rsidRDefault="00016CAA" w:rsidP="00F96C75">
      <w:pPr>
        <w:ind w:left="1440" w:firstLine="720"/>
        <w:rPr>
          <w:b/>
        </w:rPr>
      </w:pPr>
      <w:r>
        <w:rPr>
          <w:b/>
        </w:rPr>
        <w:t>J. Blackwood</w:t>
      </w:r>
      <w:r w:rsidR="000418F9">
        <w:rPr>
          <w:b/>
        </w:rPr>
        <w:tab/>
      </w:r>
      <w:r w:rsidR="000418F9">
        <w:rPr>
          <w:b/>
        </w:rPr>
        <w:tab/>
      </w:r>
      <w:r w:rsidR="00F96C75">
        <w:rPr>
          <w:b/>
        </w:rPr>
        <w:t>Director of Municipal Works &amp; Services</w:t>
      </w:r>
      <w:r>
        <w:rPr>
          <w:b/>
        </w:rPr>
        <w:t xml:space="preserve"> </w:t>
      </w:r>
    </w:p>
    <w:p w:rsidR="00DF7C4F" w:rsidRDefault="00DF7C4F" w:rsidP="00DF7C4F">
      <w:pPr>
        <w:rPr>
          <w:b/>
        </w:rPr>
      </w:pPr>
      <w:r>
        <w:rPr>
          <w:b/>
        </w:rPr>
        <w:tab/>
      </w:r>
      <w:r>
        <w:rPr>
          <w:b/>
        </w:rPr>
        <w:tab/>
      </w:r>
      <w:r>
        <w:rPr>
          <w:b/>
        </w:rPr>
        <w:tab/>
        <w:t>S. Fisher</w:t>
      </w:r>
      <w:r>
        <w:rPr>
          <w:b/>
        </w:rPr>
        <w:tab/>
      </w:r>
      <w:r>
        <w:rPr>
          <w:b/>
        </w:rPr>
        <w:tab/>
      </w:r>
      <w:r w:rsidR="00F96C75">
        <w:rPr>
          <w:b/>
        </w:rPr>
        <w:t xml:space="preserve">Deputy Municipal Clerk </w:t>
      </w:r>
    </w:p>
    <w:p w:rsidR="00836315" w:rsidRDefault="00DF7C4F" w:rsidP="00F96C75">
      <w:pPr>
        <w:rPr>
          <w:b/>
        </w:rPr>
      </w:pPr>
      <w:r>
        <w:rPr>
          <w:b/>
        </w:rPr>
        <w:tab/>
      </w:r>
      <w:r>
        <w:rPr>
          <w:b/>
        </w:rPr>
        <w:tab/>
      </w:r>
      <w:r w:rsidR="00F96C75">
        <w:rPr>
          <w:b/>
        </w:rPr>
        <w:tab/>
      </w:r>
      <w:r w:rsidR="00BA0CA1">
        <w:rPr>
          <w:b/>
        </w:rPr>
        <w:t>P. Fudge</w:t>
      </w:r>
      <w:r w:rsidR="00BA0CA1">
        <w:rPr>
          <w:b/>
        </w:rPr>
        <w:tab/>
      </w:r>
      <w:r w:rsidR="00BA0CA1">
        <w:rPr>
          <w:b/>
        </w:rPr>
        <w:tab/>
        <w:t>Fire Chief</w:t>
      </w:r>
    </w:p>
    <w:p w:rsidR="00BA0CA1" w:rsidRDefault="00BA0CA1" w:rsidP="00F96C75">
      <w:pPr>
        <w:rPr>
          <w:b/>
        </w:rPr>
      </w:pPr>
    </w:p>
    <w:p w:rsidR="001C70DB" w:rsidRDefault="00016CAA" w:rsidP="001C70DB">
      <w:pPr>
        <w:rPr>
          <w:b/>
        </w:rPr>
      </w:pPr>
      <w:r>
        <w:rPr>
          <w:b/>
        </w:rPr>
        <w:t>Regrets:</w:t>
      </w:r>
      <w:r>
        <w:rPr>
          <w:b/>
        </w:rPr>
        <w:tab/>
      </w:r>
      <w:r w:rsidR="00F5743A">
        <w:rPr>
          <w:b/>
        </w:rPr>
        <w:tab/>
      </w:r>
      <w:r w:rsidR="001C70DB">
        <w:rPr>
          <w:b/>
        </w:rPr>
        <w:t>R. Anstey</w:t>
      </w:r>
      <w:r w:rsidR="001C70DB">
        <w:rPr>
          <w:b/>
        </w:rPr>
        <w:tab/>
      </w:r>
      <w:r w:rsidR="001C70DB">
        <w:rPr>
          <w:b/>
        </w:rPr>
        <w:tab/>
      </w:r>
      <w:proofErr w:type="spellStart"/>
      <w:r w:rsidR="001C70DB">
        <w:rPr>
          <w:b/>
        </w:rPr>
        <w:t>Councillor</w:t>
      </w:r>
      <w:proofErr w:type="spellEnd"/>
    </w:p>
    <w:p w:rsidR="00016CAA" w:rsidRDefault="00016CAA" w:rsidP="00016CAA">
      <w:pPr>
        <w:rPr>
          <w:b/>
        </w:rPr>
      </w:pPr>
    </w:p>
    <w:p w:rsidR="00016CAA" w:rsidRDefault="00016CAA" w:rsidP="00F96C75">
      <w:pPr>
        <w:rPr>
          <w:b/>
        </w:rPr>
      </w:pPr>
      <w:r>
        <w:rPr>
          <w:b/>
        </w:rPr>
        <w:tab/>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F5743A" w:rsidRDefault="001C70DB" w:rsidP="001C70DB">
      <w:pPr>
        <w:pStyle w:val="Heading3"/>
      </w:pPr>
      <w:r>
        <w:t>Tidy Towns Award</w:t>
      </w:r>
    </w:p>
    <w:p w:rsidR="001C70DB" w:rsidRDefault="001C70DB" w:rsidP="00F5743A"/>
    <w:p w:rsidR="001C70DB" w:rsidRPr="00096625" w:rsidRDefault="001C70DB" w:rsidP="00F5743A">
      <w:r w:rsidRPr="00096625">
        <w:t>The Mayor stated that Gander received a certificate for the 2014 Tidy Towns Award</w:t>
      </w:r>
      <w:r w:rsidR="00D05256" w:rsidRPr="00096625">
        <w:t xml:space="preserve"> for its work in Urban Forestry</w:t>
      </w:r>
      <w:r w:rsidRPr="00096625">
        <w:t>.</w:t>
      </w:r>
    </w:p>
    <w:p w:rsidR="00016CAA" w:rsidRDefault="00016CAA" w:rsidP="00DF7078"/>
    <w:p w:rsidR="00FC700D" w:rsidRDefault="004A725C" w:rsidP="00A3494F">
      <w:pPr>
        <w:pStyle w:val="Heading1"/>
        <w:spacing w:before="0"/>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0F5B73">
        <w:rPr>
          <w:b/>
          <w:sz w:val="26"/>
          <w:szCs w:val="26"/>
        </w:rPr>
        <w:t>14-</w:t>
      </w:r>
      <w:r w:rsidR="001C70DB">
        <w:rPr>
          <w:b/>
          <w:sz w:val="26"/>
          <w:szCs w:val="26"/>
        </w:rPr>
        <w:t>211</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proofErr w:type="spellStart"/>
      <w:r w:rsidR="001C70DB">
        <w:t>Councillor</w:t>
      </w:r>
      <w:proofErr w:type="spellEnd"/>
      <w:r w:rsidR="001C70DB">
        <w:t xml:space="preserve"> Parrott</w:t>
      </w:r>
      <w:r w:rsidR="00BA0CA1">
        <w:t xml:space="preserve"> </w:t>
      </w:r>
      <w:r>
        <w:t xml:space="preserve">and seconded by </w:t>
      </w:r>
      <w:r w:rsidR="001C70DB">
        <w:t>Deputy Mayor Abbott</w:t>
      </w:r>
      <w:r w:rsidR="006C14A7">
        <w:t xml:space="preserve"> </w:t>
      </w:r>
      <w:r>
        <w:t>that the Minutes from the Regular Mee</w:t>
      </w:r>
      <w:r w:rsidR="001C5C67">
        <w:t xml:space="preserve">ting of Council on </w:t>
      </w:r>
      <w:r w:rsidR="00BA0CA1">
        <w:t xml:space="preserve">September </w:t>
      </w:r>
      <w:r w:rsidR="001C70DB">
        <w:t>24</w:t>
      </w:r>
      <w:r w:rsidR="00BA0CA1">
        <w:t>, 2014</w:t>
      </w:r>
      <w:r>
        <w:t xml:space="preserve"> be adopted as presented.</w:t>
      </w:r>
    </w:p>
    <w:p w:rsidR="00BA0CA1" w:rsidRDefault="00BA0CA1" w:rsidP="00F052A4"/>
    <w:p w:rsidR="00F052A4" w:rsidRDefault="006E16D9" w:rsidP="00F052A4">
      <w:pPr>
        <w:ind w:left="1440" w:firstLine="720"/>
      </w:pPr>
      <w:r>
        <w:t xml:space="preserve">In </w:t>
      </w:r>
      <w:proofErr w:type="spellStart"/>
      <w:r>
        <w:t>Favour</w:t>
      </w:r>
      <w:proofErr w:type="spellEnd"/>
      <w:r>
        <w:t>:</w:t>
      </w:r>
      <w:r>
        <w:tab/>
      </w:r>
      <w:r w:rsidR="002D24FE">
        <w:t>6</w:t>
      </w:r>
      <w:r w:rsidR="00A71028">
        <w:tab/>
      </w:r>
      <w:r w:rsidR="00F052A4">
        <w:t>Opposing:</w:t>
      </w:r>
      <w:r w:rsidR="00F052A4">
        <w:tab/>
        <w:t>0</w:t>
      </w:r>
    </w:p>
    <w:p w:rsidR="00570BBB" w:rsidRDefault="00F052A4" w:rsidP="00F052A4">
      <w:r w:rsidRPr="00F052A4">
        <w:rPr>
          <w:b/>
        </w:rPr>
        <w:lastRenderedPageBreak/>
        <w:t xml:space="preserve">Decision </w:t>
      </w:r>
      <w:r>
        <w:tab/>
      </w:r>
      <w:r>
        <w:tab/>
        <w:t>Motion carried.</w:t>
      </w:r>
    </w:p>
    <w:p w:rsidR="007E0D19" w:rsidRDefault="001C70DB" w:rsidP="00FC700D">
      <w:pPr>
        <w:pStyle w:val="Heading1"/>
      </w:pPr>
      <w:r>
        <w:t>4</w:t>
      </w:r>
      <w:r w:rsidR="00FC700D">
        <w:t>.</w:t>
      </w:r>
      <w:r w:rsidR="00FC700D">
        <w:tab/>
        <w:t>BUSINESS ARISING FROM PREVIOUS MINUTES</w:t>
      </w:r>
    </w:p>
    <w:p w:rsidR="001973FE" w:rsidRPr="007548BD" w:rsidRDefault="007548BD" w:rsidP="007548BD">
      <w:pPr>
        <w:ind w:firstLine="720"/>
      </w:pPr>
      <w:r w:rsidRPr="007548BD">
        <w:t>None</w:t>
      </w:r>
      <w:r w:rsidR="003C26F8">
        <w:t>.</w:t>
      </w:r>
      <w:r w:rsidR="001973FE" w:rsidRPr="007548BD">
        <w:tab/>
      </w:r>
      <w:r w:rsidR="001973FE" w:rsidRPr="007548BD">
        <w:tab/>
      </w:r>
    </w:p>
    <w:p w:rsidR="009C3637" w:rsidRDefault="00074FA0" w:rsidP="007548BD">
      <w:pPr>
        <w:pStyle w:val="Heading1"/>
      </w:pPr>
      <w:r>
        <w:t>5.</w:t>
      </w:r>
      <w:r>
        <w:tab/>
      </w:r>
      <w:r w:rsidR="00BA0A0A">
        <w:t>REPORTS – STANDING COMMITTEES:</w:t>
      </w:r>
    </w:p>
    <w:p w:rsidR="00B1563D" w:rsidRDefault="009C3637" w:rsidP="00B1563D">
      <w:pPr>
        <w:pStyle w:val="Heading3"/>
      </w:pPr>
      <w:r>
        <w:t>A.</w:t>
      </w:r>
      <w:r>
        <w:tab/>
      </w:r>
      <w:r w:rsidR="00B1563D">
        <w:t>Public Safety</w:t>
      </w:r>
      <w:r w:rsidR="0010320B">
        <w:t xml:space="preserve"> Committee</w:t>
      </w:r>
      <w:r w:rsidR="00F87538">
        <w:t>:</w:t>
      </w:r>
    </w:p>
    <w:p w:rsidR="00B1563D" w:rsidRDefault="00B1563D" w:rsidP="00B1563D"/>
    <w:p w:rsidR="005D4457" w:rsidRDefault="005D4457" w:rsidP="005D4457">
      <w:r w:rsidRPr="00EC3088">
        <w:t xml:space="preserve">The </w:t>
      </w:r>
      <w:r>
        <w:t>Public Safety report wa</w:t>
      </w:r>
      <w:r w:rsidR="00ED3CC0">
        <w:t xml:space="preserve">s presented by </w:t>
      </w:r>
      <w:proofErr w:type="spellStart"/>
      <w:r w:rsidR="00ED3CC0">
        <w:t>Councillor</w:t>
      </w:r>
      <w:proofErr w:type="spellEnd"/>
      <w:r w:rsidR="00ED3CC0">
        <w:t xml:space="preserve"> Lorenzen</w:t>
      </w:r>
      <w:r>
        <w:t>.</w:t>
      </w:r>
    </w:p>
    <w:p w:rsidR="005D4457" w:rsidRDefault="005D4457" w:rsidP="005D4457"/>
    <w:p w:rsidR="005D4457" w:rsidRDefault="005D4457" w:rsidP="005D4457">
      <w:r>
        <w:t xml:space="preserve">The Public Safety Committee was held on </w:t>
      </w:r>
      <w:r w:rsidR="0010320B">
        <w:t xml:space="preserve">October </w:t>
      </w:r>
      <w:r w:rsidR="00584A35">
        <w:t>6</w:t>
      </w:r>
      <w:r>
        <w:t>, 2014.  The meeting was chaired by</w:t>
      </w:r>
      <w:r w:rsidRPr="0017420B">
        <w:t xml:space="preserve"> </w:t>
      </w:r>
      <w:r w:rsidR="0010320B">
        <w:t>B. Dove</w:t>
      </w:r>
      <w:r w:rsidR="00621034">
        <w:t>,</w:t>
      </w:r>
      <w:r>
        <w:t xml:space="preserve"> </w:t>
      </w:r>
      <w:proofErr w:type="spellStart"/>
      <w:r>
        <w:t>Councillor</w:t>
      </w:r>
      <w:proofErr w:type="spellEnd"/>
      <w:r>
        <w:t xml:space="preserve">.  Other members present included:  </w:t>
      </w:r>
      <w:r w:rsidR="00621034">
        <w:t xml:space="preserve">G. Parrott, </w:t>
      </w:r>
      <w:proofErr w:type="spellStart"/>
      <w:r w:rsidR="00621034">
        <w:t>Councill</w:t>
      </w:r>
      <w:r w:rsidR="0010320B">
        <w:t>or</w:t>
      </w:r>
      <w:proofErr w:type="spellEnd"/>
      <w:r w:rsidR="0010320B">
        <w:t>; P. Fudge, Fire Chief; A. Roberts</w:t>
      </w:r>
      <w:r w:rsidR="00621034">
        <w:t>, Municipal Enforcement Officer; L. Small, Administrative Assistant.</w:t>
      </w:r>
    </w:p>
    <w:p w:rsidR="00475D79" w:rsidRDefault="00475D79" w:rsidP="005D4457"/>
    <w:p w:rsidR="005D4457" w:rsidRDefault="005D4457" w:rsidP="005D4457">
      <w:r>
        <w:t>The following items were discussed:</w:t>
      </w:r>
    </w:p>
    <w:p w:rsidR="005D4457" w:rsidRDefault="005D4457" w:rsidP="00B1563D"/>
    <w:p w:rsidR="008B23BF" w:rsidRPr="008B23BF" w:rsidRDefault="008B23BF" w:rsidP="00B1563D">
      <w:pPr>
        <w:rPr>
          <w:bCs/>
          <w:lang w:val="en-GB"/>
        </w:rPr>
      </w:pPr>
      <w:r w:rsidRPr="00475D79">
        <w:t>Delegation:</w:t>
      </w:r>
      <w:r w:rsidRPr="00475D79">
        <w:tab/>
      </w:r>
      <w:r>
        <w:t>M</w:t>
      </w:r>
      <w:r w:rsidRPr="00475D79">
        <w:t>. Reid</w:t>
      </w:r>
      <w:r>
        <w:t xml:space="preserve">, </w:t>
      </w:r>
      <w:r w:rsidRPr="00475D79">
        <w:t>Resident</w:t>
      </w:r>
    </w:p>
    <w:p w:rsidR="008B23BF" w:rsidRDefault="008B23BF" w:rsidP="00B1563D"/>
    <w:p w:rsidR="00475D79" w:rsidRDefault="00475D79" w:rsidP="00475D79">
      <w:pPr>
        <w:rPr>
          <w:b/>
          <w:sz w:val="26"/>
          <w:szCs w:val="26"/>
          <w:u w:val="single"/>
        </w:rPr>
      </w:pPr>
      <w:r>
        <w:rPr>
          <w:b/>
          <w:sz w:val="26"/>
          <w:szCs w:val="26"/>
          <w:u w:val="single"/>
        </w:rPr>
        <w:t>Delegation -Trail barriers</w:t>
      </w:r>
    </w:p>
    <w:p w:rsidR="00475D79" w:rsidRDefault="00475D79" w:rsidP="00475D79">
      <w:pPr>
        <w:rPr>
          <w:b/>
          <w:sz w:val="26"/>
          <w:szCs w:val="26"/>
          <w:u w:val="single"/>
        </w:rPr>
      </w:pPr>
    </w:p>
    <w:p w:rsidR="00475D79" w:rsidRDefault="00475D79" w:rsidP="00475D79">
      <w:r>
        <w:t>T</w:t>
      </w:r>
      <w:r w:rsidRPr="00222887">
        <w:t xml:space="preserve">he </w:t>
      </w:r>
      <w:r>
        <w:t xml:space="preserve">Committee met with a resident of Henley Street who explained his concerns regarding the recent installation of trail barriers.  He feels that installing barriers is creating a bigger safety risk as it is forcing ATV and snow mobile users who wish to access the trails onto busy thoroughfares. He felt that residents will most likely not want to trailer their machines. </w:t>
      </w:r>
    </w:p>
    <w:p w:rsidR="00475D79" w:rsidRDefault="00475D79" w:rsidP="00475D79"/>
    <w:p w:rsidR="00475D79" w:rsidRDefault="00475D79" w:rsidP="00475D79">
      <w:r>
        <w:t xml:space="preserve">The Committee pointed out that the NL </w:t>
      </w:r>
      <w:proofErr w:type="spellStart"/>
      <w:r>
        <w:t>Trailway</w:t>
      </w:r>
      <w:proofErr w:type="spellEnd"/>
      <w:r>
        <w:t xml:space="preserve"> is a multi-use trail with proper signage and users understand the “</w:t>
      </w:r>
      <w:r w:rsidRPr="006C503A">
        <w:rPr>
          <w:i/>
        </w:rPr>
        <w:t>Wheels give to Heels”</w:t>
      </w:r>
      <w:r>
        <w:t xml:space="preserve"> philosophy. In town the pedestrian only trails have motorized users speeding etc. that should not even be on it. Pedestrian only signs need to be posted at the entrance to town trail access points for those arriving from out of town. The Connector trails are walking trails only and ATV users currently have the privilege of driving on the side of the roads; however they must do this safely.</w:t>
      </w:r>
    </w:p>
    <w:p w:rsidR="00475D79" w:rsidRDefault="00475D79" w:rsidP="00475D79"/>
    <w:p w:rsidR="00475D79" w:rsidRDefault="00475D79" w:rsidP="00475D79">
      <w:r>
        <w:t xml:space="preserve">The resident also felt that a noise pollution issue had been turned into a public safety issue and suggested that Education, Signage, Enforcement, and then Infrastructure was a better way to handle the trail system.  A lot of noise pollution is coming from Dirt Bike users and barriers are not going to resolve that problem. He also relayed his thoughts on the discussions appearing on social media and how they do not always contain accurate information.  </w:t>
      </w:r>
    </w:p>
    <w:p w:rsidR="00CC4F3A" w:rsidRDefault="00CC4F3A" w:rsidP="00475D79"/>
    <w:p w:rsidR="00CC4F3A" w:rsidRDefault="00CC4F3A" w:rsidP="00475D79"/>
    <w:p w:rsidR="00CC4F3A" w:rsidRDefault="00CC4F3A" w:rsidP="00475D79"/>
    <w:p w:rsidR="00475D79" w:rsidRDefault="00475D79" w:rsidP="00475D79"/>
    <w:p w:rsidR="00475D79" w:rsidRDefault="00475D79" w:rsidP="00475D79">
      <w:r>
        <w:lastRenderedPageBreak/>
        <w:t xml:space="preserve">The Committee advised that Council has an obligation to protect citizens on the walking trails and there have been reports of close calls with strollers etc.; the resident agreed but pointed out that they also have an obligation to protect the motorized users from being placed in dangerous high traffic areas to access the </w:t>
      </w:r>
      <w:proofErr w:type="spellStart"/>
      <w:r>
        <w:t>T’railway</w:t>
      </w:r>
      <w:proofErr w:type="spellEnd"/>
      <w:r>
        <w:t xml:space="preserve">.  </w:t>
      </w:r>
    </w:p>
    <w:p w:rsidR="00475D79" w:rsidRPr="00475D79" w:rsidRDefault="00475D79" w:rsidP="00475D79"/>
    <w:p w:rsidR="00475D79" w:rsidRPr="00475D79" w:rsidRDefault="00475D79" w:rsidP="00475D79">
      <w:r w:rsidRPr="00475D79">
        <w:t>The resident left the Committee meeting at 10:30 am.</w:t>
      </w:r>
    </w:p>
    <w:p w:rsidR="00475D79" w:rsidRPr="00475D79" w:rsidRDefault="00475D79" w:rsidP="00475D79"/>
    <w:p w:rsidR="00475D79" w:rsidRDefault="00475D79" w:rsidP="00475D79">
      <w:r>
        <w:t xml:space="preserve">The Committee agreed that proper signage is a must for the trail areas connecting (1) Yeager to the </w:t>
      </w:r>
      <w:proofErr w:type="spellStart"/>
      <w:r>
        <w:t>trailway</w:t>
      </w:r>
      <w:proofErr w:type="spellEnd"/>
      <w:r>
        <w:t xml:space="preserve">, (2) </w:t>
      </w:r>
      <w:proofErr w:type="spellStart"/>
      <w:r>
        <w:t>Ratcliffe</w:t>
      </w:r>
      <w:proofErr w:type="spellEnd"/>
      <w:r>
        <w:t xml:space="preserve"> to Magee and (3) Yeager to Magee. This will be forwarded to the Municipal Works Department for follow up and implementation.</w:t>
      </w:r>
    </w:p>
    <w:p w:rsidR="00475D79" w:rsidRDefault="00475D79" w:rsidP="00475D79"/>
    <w:p w:rsidR="00475D79" w:rsidRDefault="00475D79" w:rsidP="00475D79">
      <w:r>
        <w:t>It was also suggested that a public consultation take place to gauge public opinion on whether or not the town should continue to be set up with the use of ATV’s within town limits.</w:t>
      </w:r>
    </w:p>
    <w:p w:rsidR="00475D79" w:rsidRDefault="00475D79" w:rsidP="00475D79"/>
    <w:p w:rsidR="00475D79" w:rsidRPr="00551D26" w:rsidRDefault="00475D79" w:rsidP="00475D79">
      <w:pPr>
        <w:rPr>
          <w:b/>
          <w:sz w:val="28"/>
          <w:szCs w:val="28"/>
        </w:rPr>
      </w:pPr>
      <w:r w:rsidRPr="00551D26">
        <w:rPr>
          <w:b/>
          <w:sz w:val="28"/>
          <w:szCs w:val="28"/>
        </w:rPr>
        <w:t>Previous Minutes</w:t>
      </w:r>
    </w:p>
    <w:p w:rsidR="00475D79" w:rsidRDefault="00475D79" w:rsidP="00475D79"/>
    <w:p w:rsidR="00475D79" w:rsidRDefault="00475D79" w:rsidP="00475D79">
      <w:r>
        <w:t>The previous minutes were reviewed and accepted as presented.</w:t>
      </w:r>
    </w:p>
    <w:p w:rsidR="00475D79" w:rsidRPr="00CB44E9" w:rsidRDefault="00475D79" w:rsidP="00475D79">
      <w:pPr>
        <w:rPr>
          <w:b/>
        </w:rPr>
      </w:pPr>
    </w:p>
    <w:p w:rsidR="00475D79" w:rsidRDefault="00475D79" w:rsidP="00475D79">
      <w:pPr>
        <w:rPr>
          <w:b/>
          <w:sz w:val="28"/>
          <w:szCs w:val="28"/>
        </w:rPr>
      </w:pPr>
      <w:r>
        <w:rPr>
          <w:b/>
          <w:sz w:val="28"/>
          <w:szCs w:val="28"/>
        </w:rPr>
        <w:t>Crosswalk-Town Hall</w:t>
      </w:r>
    </w:p>
    <w:p w:rsidR="00475D79" w:rsidRDefault="00475D79" w:rsidP="00475D79">
      <w:pPr>
        <w:rPr>
          <w:b/>
          <w:sz w:val="28"/>
          <w:szCs w:val="28"/>
        </w:rPr>
      </w:pPr>
    </w:p>
    <w:p w:rsidR="00475D79" w:rsidRDefault="00475D79" w:rsidP="00475D79">
      <w:r>
        <w:t>The Committee again reviewed the requirement for a sign indicating the crosswalk in front of the Town Hall.  According to TAC Standards, there should be a “crosswalk ahead” sign placed at a minimum 50 meters back from the crosswalk location.</w:t>
      </w:r>
    </w:p>
    <w:p w:rsidR="00475D79" w:rsidRDefault="00475D79" w:rsidP="00475D79"/>
    <w:p w:rsidR="00475D79" w:rsidRDefault="00475D79" w:rsidP="00475D79">
      <w:r>
        <w:t>The Committee is recommending that the sign be placed near the entrance to the Engineering parking lot on Elizabeth Drive and refers this item to the Municipal Works Department for follow up.</w:t>
      </w:r>
    </w:p>
    <w:p w:rsidR="00475D79" w:rsidRDefault="00475D79" w:rsidP="00475D79"/>
    <w:p w:rsidR="00475D79" w:rsidRDefault="00475D79" w:rsidP="00475D79">
      <w:pPr>
        <w:rPr>
          <w:bCs/>
          <w:i/>
          <w:iCs/>
          <w:sz w:val="28"/>
          <w:szCs w:val="28"/>
        </w:rPr>
      </w:pPr>
      <w:r w:rsidRPr="0084108D">
        <w:rPr>
          <w:b/>
          <w:bCs/>
          <w:iCs/>
          <w:sz w:val="28"/>
          <w:szCs w:val="28"/>
        </w:rPr>
        <w:t>Maintenance Orders</w:t>
      </w:r>
      <w:r>
        <w:rPr>
          <w:b/>
          <w:bCs/>
          <w:iCs/>
          <w:sz w:val="28"/>
          <w:szCs w:val="28"/>
        </w:rPr>
        <w:t xml:space="preserve"> </w:t>
      </w:r>
    </w:p>
    <w:p w:rsidR="00475D79" w:rsidRDefault="00475D79" w:rsidP="00475D79">
      <w:pPr>
        <w:rPr>
          <w:bCs/>
          <w:iCs/>
        </w:rPr>
      </w:pPr>
    </w:p>
    <w:p w:rsidR="00475D79" w:rsidRDefault="00475D79" w:rsidP="00475D79">
      <w:r w:rsidRPr="00150F27">
        <w:t>There are a number</w:t>
      </w:r>
      <w:r>
        <w:t xml:space="preserve"> of </w:t>
      </w:r>
      <w:r w:rsidRPr="00150F27">
        <w:t xml:space="preserve">residential properties within the municipality that have not carried out the proper landscaping </w:t>
      </w:r>
      <w:r>
        <w:t>according to their occupancy permits</w:t>
      </w:r>
      <w:r w:rsidRPr="00150F27">
        <w:t xml:space="preserve">. </w:t>
      </w:r>
      <w:r>
        <w:t xml:space="preserve"> </w:t>
      </w:r>
      <w:r w:rsidRPr="00150F27">
        <w:t xml:space="preserve">Maintenance </w:t>
      </w:r>
      <w:r>
        <w:t>O</w:t>
      </w:r>
      <w:r w:rsidRPr="00150F27">
        <w:t>rders have</w:t>
      </w:r>
      <w:r>
        <w:t xml:space="preserve"> been</w:t>
      </w:r>
      <w:r w:rsidRPr="00150F27">
        <w:t xml:space="preserve"> issued to the</w:t>
      </w:r>
      <w:r>
        <w:t xml:space="preserve"> following</w:t>
      </w:r>
      <w:r w:rsidRPr="00150F27">
        <w:t xml:space="preserve"> property owners requiring them to comply</w:t>
      </w:r>
      <w:r>
        <w:t xml:space="preserve"> with the regulations; some have already been addressed or granted extensions:</w:t>
      </w:r>
    </w:p>
    <w:p w:rsidR="00475D79" w:rsidRDefault="00475D79" w:rsidP="00475D79"/>
    <w:p w:rsidR="00475D79" w:rsidRDefault="00475D79" w:rsidP="00475D79">
      <w:r>
        <w:t>100 Byrd Ave.</w:t>
      </w:r>
      <w:r>
        <w:tab/>
      </w:r>
      <w:r>
        <w:tab/>
        <w:t xml:space="preserve">13 </w:t>
      </w:r>
      <w:proofErr w:type="spellStart"/>
      <w:r>
        <w:t>Melvill</w:t>
      </w:r>
      <w:proofErr w:type="spellEnd"/>
      <w:r>
        <w:t xml:space="preserve"> Pl.</w:t>
      </w:r>
    </w:p>
    <w:p w:rsidR="00475D79" w:rsidRDefault="00475D79" w:rsidP="00475D79">
      <w:r>
        <w:t>44 Payette St.</w:t>
      </w:r>
      <w:r>
        <w:tab/>
      </w:r>
      <w:r>
        <w:tab/>
        <w:t>47 Payette  St.</w:t>
      </w:r>
    </w:p>
    <w:p w:rsidR="00475D79" w:rsidRDefault="00475D79" w:rsidP="00475D79">
      <w:r>
        <w:t>65 Payette St.</w:t>
      </w:r>
      <w:r>
        <w:tab/>
      </w:r>
      <w:r>
        <w:tab/>
        <w:t>30 Payette St.</w:t>
      </w:r>
    </w:p>
    <w:p w:rsidR="00475D79" w:rsidRDefault="00475D79" w:rsidP="00475D79">
      <w:r>
        <w:t xml:space="preserve">3 </w:t>
      </w:r>
      <w:proofErr w:type="spellStart"/>
      <w:r>
        <w:t>Ratcliffe</w:t>
      </w:r>
      <w:proofErr w:type="spellEnd"/>
      <w:r>
        <w:t xml:space="preserve"> Pl.</w:t>
      </w:r>
      <w:r>
        <w:tab/>
      </w:r>
      <w:r>
        <w:tab/>
        <w:t xml:space="preserve">10 </w:t>
      </w:r>
      <w:proofErr w:type="spellStart"/>
      <w:r>
        <w:t>Ratcliffe</w:t>
      </w:r>
      <w:proofErr w:type="spellEnd"/>
      <w:r>
        <w:t xml:space="preserve"> Pl.</w:t>
      </w:r>
    </w:p>
    <w:p w:rsidR="00475D79" w:rsidRDefault="00475D79" w:rsidP="00475D79">
      <w:r>
        <w:t xml:space="preserve">123 </w:t>
      </w:r>
      <w:proofErr w:type="spellStart"/>
      <w:r>
        <w:t>Rowsell</w:t>
      </w:r>
      <w:proofErr w:type="spellEnd"/>
      <w:r>
        <w:t xml:space="preserve"> Blvd.</w:t>
      </w:r>
      <w:r>
        <w:tab/>
        <w:t xml:space="preserve">5 </w:t>
      </w:r>
      <w:proofErr w:type="spellStart"/>
      <w:r>
        <w:t>Rutan</w:t>
      </w:r>
      <w:proofErr w:type="spellEnd"/>
      <w:r>
        <w:t xml:space="preserve"> Pl.</w:t>
      </w:r>
    </w:p>
    <w:p w:rsidR="00475D79" w:rsidRDefault="00475D79" w:rsidP="00475D79">
      <w:r>
        <w:t xml:space="preserve">9 </w:t>
      </w:r>
      <w:proofErr w:type="spellStart"/>
      <w:r>
        <w:t>Thirsk</w:t>
      </w:r>
      <w:proofErr w:type="spellEnd"/>
      <w:r>
        <w:t xml:space="preserve"> Pl.</w:t>
      </w:r>
    </w:p>
    <w:p w:rsidR="00475D79" w:rsidRDefault="00475D79" w:rsidP="00475D79"/>
    <w:p w:rsidR="00475D79" w:rsidRDefault="00475D79" w:rsidP="00475D79">
      <w:r w:rsidRPr="00521663">
        <w:lastRenderedPageBreak/>
        <w:t>The Committee also received an update on all Maintenance orders issued this year and the status of those files. It would appear that the current process is working effectively and the Committee wishes to continue with current practices.</w:t>
      </w:r>
    </w:p>
    <w:p w:rsidR="00475D79" w:rsidRDefault="00475D79" w:rsidP="00475D79"/>
    <w:p w:rsidR="00475D79" w:rsidRPr="00475D79" w:rsidRDefault="00475D79" w:rsidP="00475D79">
      <w:pPr>
        <w:rPr>
          <w:b/>
          <w:sz w:val="28"/>
          <w:szCs w:val="28"/>
        </w:rPr>
      </w:pPr>
      <w:r w:rsidRPr="00475D79">
        <w:rPr>
          <w:b/>
          <w:sz w:val="28"/>
          <w:szCs w:val="28"/>
        </w:rPr>
        <w:t>Motion #14-212</w:t>
      </w:r>
    </w:p>
    <w:p w:rsidR="00475D79" w:rsidRPr="00475D79" w:rsidRDefault="00475D79" w:rsidP="00475D79">
      <w:pPr>
        <w:rPr>
          <w:b/>
          <w:sz w:val="28"/>
          <w:szCs w:val="28"/>
        </w:rPr>
      </w:pPr>
      <w:r w:rsidRPr="00475D79">
        <w:rPr>
          <w:b/>
          <w:sz w:val="28"/>
          <w:szCs w:val="28"/>
        </w:rPr>
        <w:t>Maintenance Orders</w:t>
      </w:r>
    </w:p>
    <w:p w:rsidR="00475D79" w:rsidRDefault="00475D79" w:rsidP="00475D79"/>
    <w:p w:rsidR="00475D79" w:rsidRDefault="00475D79" w:rsidP="00475D79">
      <w:r>
        <w:t xml:space="preserve">Moved by </w:t>
      </w:r>
      <w:proofErr w:type="spellStart"/>
      <w:r>
        <w:t>Councillor</w:t>
      </w:r>
      <w:proofErr w:type="spellEnd"/>
      <w:r>
        <w:t xml:space="preserve"> Lorenzen and seconded by </w:t>
      </w:r>
      <w:proofErr w:type="spellStart"/>
      <w:r>
        <w:t>Councillor</w:t>
      </w:r>
      <w:proofErr w:type="spellEnd"/>
      <w:r>
        <w:t xml:space="preserve"> Parrott that Maintenance Orders be issued to the properties listed above.</w:t>
      </w:r>
    </w:p>
    <w:p w:rsidR="00475D79" w:rsidRDefault="00475D79" w:rsidP="00475D79"/>
    <w:p w:rsidR="00475D79" w:rsidRDefault="00475D79" w:rsidP="00475D79">
      <w:r>
        <w:tab/>
      </w:r>
      <w:r>
        <w:tab/>
        <w:t xml:space="preserve">In </w:t>
      </w:r>
      <w:proofErr w:type="spellStart"/>
      <w:r>
        <w:t>Favour</w:t>
      </w:r>
      <w:proofErr w:type="spellEnd"/>
      <w:r>
        <w:t>:</w:t>
      </w:r>
      <w:r>
        <w:tab/>
        <w:t>6</w:t>
      </w:r>
      <w:r>
        <w:tab/>
        <w:t>Opposing:</w:t>
      </w:r>
      <w:r>
        <w:tab/>
        <w:t>0</w:t>
      </w:r>
    </w:p>
    <w:p w:rsidR="00475D79" w:rsidRDefault="00475D79" w:rsidP="00475D79"/>
    <w:p w:rsidR="00475D79" w:rsidRDefault="00475D79" w:rsidP="00475D79">
      <w:r w:rsidRPr="00475D79">
        <w:rPr>
          <w:b/>
        </w:rPr>
        <w:t>Decision:</w:t>
      </w:r>
      <w:r>
        <w:tab/>
        <w:t>Motion carried.</w:t>
      </w:r>
    </w:p>
    <w:p w:rsidR="00475D79" w:rsidRDefault="00475D79" w:rsidP="00475D79"/>
    <w:p w:rsidR="00475D79" w:rsidRDefault="00475D79" w:rsidP="00475D79">
      <w:pPr>
        <w:rPr>
          <w:b/>
          <w:bCs/>
          <w:iCs/>
          <w:sz w:val="28"/>
          <w:szCs w:val="28"/>
        </w:rPr>
      </w:pPr>
      <w:r>
        <w:rPr>
          <w:b/>
          <w:bCs/>
          <w:iCs/>
          <w:sz w:val="28"/>
          <w:szCs w:val="28"/>
        </w:rPr>
        <w:t>Municipal Enforcement - Quarterly Statistics</w:t>
      </w:r>
    </w:p>
    <w:p w:rsidR="00475D79" w:rsidRDefault="00475D79" w:rsidP="00475D79"/>
    <w:p w:rsidR="00475D79" w:rsidRDefault="00475D79" w:rsidP="00475D79">
      <w:r>
        <w:t>The C</w:t>
      </w:r>
      <w:r w:rsidRPr="00150F27">
        <w:t>ommittee has review</w:t>
      </w:r>
      <w:r>
        <w:t>ed the third</w:t>
      </w:r>
      <w:r w:rsidRPr="00150F27">
        <w:t xml:space="preserve"> quarter stat</w:t>
      </w:r>
      <w:r>
        <w:t>istics for the Municipal Police Department and d</w:t>
      </w:r>
      <w:r w:rsidRPr="00150F27">
        <w:t xml:space="preserve">uring the months of </w:t>
      </w:r>
      <w:r>
        <w:t>July, August &amp; September</w:t>
      </w:r>
      <w:r w:rsidRPr="00150F27">
        <w:t xml:space="preserve"> the Municipal Police have issued 4</w:t>
      </w:r>
      <w:r>
        <w:t>64</w:t>
      </w:r>
      <w:r w:rsidRPr="00150F27">
        <w:t xml:space="preserve"> summary offence tickets. </w:t>
      </w:r>
    </w:p>
    <w:p w:rsidR="00475D79" w:rsidRDefault="00475D79" w:rsidP="00475D79"/>
    <w:p w:rsidR="00475D79" w:rsidRDefault="00475D79" w:rsidP="00475D79">
      <w:r w:rsidRPr="00150F27">
        <w:t xml:space="preserve">This number indicates all fines including </w:t>
      </w:r>
      <w:r>
        <w:t xml:space="preserve">parking, speeding, </w:t>
      </w:r>
      <w:r w:rsidRPr="00150F27">
        <w:t>moving and non-moving violations. Also during this time period the</w:t>
      </w:r>
      <w:r>
        <w:t>y</w:t>
      </w:r>
      <w:r w:rsidRPr="00150F27">
        <w:t xml:space="preserve"> answered </w:t>
      </w:r>
      <w:r>
        <w:t>approximately 872</w:t>
      </w:r>
      <w:r w:rsidRPr="00150F27">
        <w:t xml:space="preserve"> complaints </w:t>
      </w:r>
      <w:r>
        <w:t xml:space="preserve">and requests for assistance </w:t>
      </w:r>
      <w:r w:rsidRPr="00150F27">
        <w:t>from the general</w:t>
      </w:r>
      <w:r>
        <w:t xml:space="preserve"> public.  </w:t>
      </w:r>
    </w:p>
    <w:p w:rsidR="00475D79" w:rsidRDefault="00475D79" w:rsidP="00475D79"/>
    <w:p w:rsidR="00475D79" w:rsidRDefault="00475D79" w:rsidP="00475D79">
      <w:r>
        <w:t>The Committee asked that this information be posted to the Town’s Website.</w:t>
      </w:r>
    </w:p>
    <w:p w:rsidR="00475D79" w:rsidRDefault="00475D79" w:rsidP="00475D79"/>
    <w:p w:rsidR="00475D79" w:rsidRPr="00294A4A" w:rsidRDefault="00475D79" w:rsidP="00475D79">
      <w:pPr>
        <w:rPr>
          <w:b/>
          <w:sz w:val="28"/>
          <w:szCs w:val="28"/>
        </w:rPr>
      </w:pPr>
      <w:r w:rsidRPr="00294A4A">
        <w:rPr>
          <w:b/>
          <w:sz w:val="28"/>
          <w:szCs w:val="28"/>
        </w:rPr>
        <w:t>Junior Fire Fighter Program</w:t>
      </w:r>
    </w:p>
    <w:p w:rsidR="00475D79" w:rsidRDefault="00475D79" w:rsidP="00475D79"/>
    <w:p w:rsidR="00475D79" w:rsidRDefault="00475D79" w:rsidP="00475D79">
      <w:r>
        <w:t>The Fire Department has recently revised and re-instated a Junior Fire Fighter Program for youth aged 15-18 years of age. The training includes 30 hours at the Fire Hall and is an excellent opportunity for students to become involved in the community.  There are currently 10 people enrolled for this fall.</w:t>
      </w:r>
    </w:p>
    <w:p w:rsidR="00475D79" w:rsidRDefault="00475D79" w:rsidP="00475D79"/>
    <w:p w:rsidR="00475D79" w:rsidRDefault="00475D79" w:rsidP="00475D79">
      <w:pPr>
        <w:rPr>
          <w:b/>
          <w:bCs/>
          <w:iCs/>
          <w:sz w:val="28"/>
          <w:szCs w:val="28"/>
        </w:rPr>
      </w:pPr>
      <w:r>
        <w:rPr>
          <w:b/>
          <w:bCs/>
          <w:iCs/>
          <w:sz w:val="28"/>
          <w:szCs w:val="28"/>
        </w:rPr>
        <w:t>Fire Prevention Week-Open House</w:t>
      </w:r>
    </w:p>
    <w:p w:rsidR="00475D79" w:rsidRDefault="00475D79" w:rsidP="00475D79">
      <w:pPr>
        <w:rPr>
          <w:b/>
          <w:bCs/>
          <w:iCs/>
          <w:sz w:val="28"/>
          <w:szCs w:val="28"/>
        </w:rPr>
      </w:pPr>
    </w:p>
    <w:p w:rsidR="00475D79" w:rsidRPr="00D270E3" w:rsidRDefault="00475D79" w:rsidP="00475D79">
      <w:pPr>
        <w:rPr>
          <w:bCs/>
          <w:iCs/>
        </w:rPr>
      </w:pPr>
      <w:r w:rsidRPr="00D270E3">
        <w:rPr>
          <w:bCs/>
          <w:iCs/>
        </w:rPr>
        <w:t>Fire Prevention week runs from October 5-11</w:t>
      </w:r>
      <w:r w:rsidRPr="00D270E3">
        <w:rPr>
          <w:bCs/>
          <w:iCs/>
          <w:vertAlign w:val="superscript"/>
        </w:rPr>
        <w:t>th</w:t>
      </w:r>
      <w:r w:rsidRPr="00D270E3">
        <w:rPr>
          <w:bCs/>
          <w:iCs/>
        </w:rPr>
        <w:t xml:space="preserve"> and this year’s theme was “Smoke Alarm Saves Lives: Test Yours Every Month”.</w:t>
      </w:r>
    </w:p>
    <w:p w:rsidR="00475D79" w:rsidRDefault="00475D79" w:rsidP="00475D79">
      <w:pPr>
        <w:rPr>
          <w:bCs/>
          <w:iCs/>
        </w:rPr>
      </w:pPr>
    </w:p>
    <w:p w:rsidR="00475D79" w:rsidRDefault="00475D79" w:rsidP="00475D79">
      <w:pPr>
        <w:rPr>
          <w:bCs/>
          <w:iCs/>
        </w:rPr>
      </w:pPr>
      <w:r>
        <w:rPr>
          <w:bCs/>
          <w:iCs/>
        </w:rPr>
        <w:t>Gander Fire Rescue held a very successful open house on Saturday, October 4</w:t>
      </w:r>
      <w:r w:rsidRPr="00294A4A">
        <w:rPr>
          <w:bCs/>
          <w:iCs/>
          <w:vertAlign w:val="superscript"/>
        </w:rPr>
        <w:t>th</w:t>
      </w:r>
      <w:r>
        <w:rPr>
          <w:bCs/>
          <w:iCs/>
        </w:rPr>
        <w:t xml:space="preserve"> with approximately 400 visitors to the Fire Hall. It was a great opportunity for residents to get Fire Safety information, tour the building, meet the staff and obtain information on becoming a Fire Fighter with the Town of Gander. </w:t>
      </w:r>
    </w:p>
    <w:p w:rsidR="00621034" w:rsidRDefault="00621034" w:rsidP="00B1563D"/>
    <w:p w:rsidR="00D57387" w:rsidRDefault="00D57387" w:rsidP="00D57387">
      <w:pPr>
        <w:pStyle w:val="Heading3"/>
      </w:pPr>
      <w:r>
        <w:lastRenderedPageBreak/>
        <w:t>B.</w:t>
      </w:r>
      <w:r>
        <w:tab/>
        <w:t>Human Resources Committee:</w:t>
      </w:r>
    </w:p>
    <w:p w:rsidR="00D57387" w:rsidRDefault="00D57387" w:rsidP="00D57387"/>
    <w:p w:rsidR="00D57387" w:rsidRDefault="00D57387" w:rsidP="00D57387">
      <w:r w:rsidRPr="00EC3088">
        <w:t xml:space="preserve">The </w:t>
      </w:r>
      <w:r>
        <w:t xml:space="preserve">Human Resources report was presented by </w:t>
      </w:r>
      <w:proofErr w:type="spellStart"/>
      <w:r>
        <w:t>Councillor</w:t>
      </w:r>
      <w:proofErr w:type="spellEnd"/>
      <w:r>
        <w:t xml:space="preserve"> Lorenzen.</w:t>
      </w:r>
    </w:p>
    <w:p w:rsidR="00D57387" w:rsidRDefault="00D57387" w:rsidP="00D57387"/>
    <w:p w:rsidR="00D57387" w:rsidRDefault="00D57387" w:rsidP="00D57387">
      <w:r>
        <w:t>The Human Resources Committee was held on October 8, 2014.  The meeting was chaired by</w:t>
      </w:r>
      <w:r w:rsidRPr="0017420B">
        <w:t xml:space="preserve"> </w:t>
      </w:r>
      <w:r w:rsidR="00A531BF">
        <w:t>W</w:t>
      </w:r>
      <w:r>
        <w:t xml:space="preserve">. </w:t>
      </w:r>
      <w:r w:rsidR="00A531BF">
        <w:t>Lorenzen</w:t>
      </w:r>
      <w:r>
        <w:t xml:space="preserve">, </w:t>
      </w:r>
      <w:proofErr w:type="spellStart"/>
      <w:r>
        <w:t>Councillor</w:t>
      </w:r>
      <w:proofErr w:type="spellEnd"/>
      <w:r>
        <w:t xml:space="preserve">.  Other members present included:  G. Parrott, </w:t>
      </w:r>
      <w:proofErr w:type="spellStart"/>
      <w:r>
        <w:t>Councillor</w:t>
      </w:r>
      <w:proofErr w:type="spellEnd"/>
      <w:r>
        <w:t xml:space="preserve">; </w:t>
      </w:r>
      <w:r w:rsidR="00A531BF">
        <w:t>S. Fisher, HR Supervisor; D. Chafe, CAO.</w:t>
      </w:r>
    </w:p>
    <w:p w:rsidR="00D57387" w:rsidRDefault="00D57387" w:rsidP="00D57387"/>
    <w:p w:rsidR="00D57387" w:rsidRDefault="00D57387" w:rsidP="00D57387">
      <w:r>
        <w:t>The following items were discussed:</w:t>
      </w:r>
    </w:p>
    <w:p w:rsidR="001C70DB" w:rsidRDefault="001C70DB" w:rsidP="00B1563D"/>
    <w:p w:rsidR="00CC4F3A" w:rsidRPr="00D252E9" w:rsidRDefault="00CC4F3A" w:rsidP="00CC4F3A">
      <w:pPr>
        <w:rPr>
          <w:b/>
          <w:sz w:val="28"/>
          <w:szCs w:val="28"/>
        </w:rPr>
      </w:pPr>
      <w:r w:rsidRPr="00D252E9">
        <w:rPr>
          <w:b/>
          <w:sz w:val="28"/>
          <w:szCs w:val="28"/>
        </w:rPr>
        <w:t>Dress and Deportment Policy</w:t>
      </w:r>
    </w:p>
    <w:p w:rsidR="00CC4F3A" w:rsidRDefault="00CC4F3A" w:rsidP="00CC4F3A"/>
    <w:p w:rsidR="00CC4F3A" w:rsidRDefault="00CC4F3A" w:rsidP="00CC4F3A">
      <w:r>
        <w:t>A brief review of the proposed policy took place.  The Committee asked Management to implement a policy that will work for all work groups within the organization and indicated that Council will implement based on the recommendations.  T</w:t>
      </w:r>
      <w:r w:rsidR="00C21066">
        <w:t>his item need</w:t>
      </w:r>
      <w:r>
        <w:t xml:space="preserve"> not to be reviewed by the Committee again.</w:t>
      </w:r>
    </w:p>
    <w:p w:rsidR="00CC4F3A" w:rsidRDefault="00CC4F3A" w:rsidP="00CC4F3A"/>
    <w:p w:rsidR="00CC4F3A" w:rsidRPr="00D252E9" w:rsidRDefault="00CC4F3A" w:rsidP="00CC4F3A">
      <w:pPr>
        <w:rPr>
          <w:b/>
          <w:sz w:val="28"/>
          <w:szCs w:val="28"/>
        </w:rPr>
      </w:pPr>
      <w:r w:rsidRPr="00D252E9">
        <w:rPr>
          <w:b/>
          <w:sz w:val="28"/>
          <w:szCs w:val="28"/>
        </w:rPr>
        <w:t>Union Negotiations</w:t>
      </w:r>
    </w:p>
    <w:p w:rsidR="00CC4F3A" w:rsidRDefault="00CC4F3A" w:rsidP="00CC4F3A"/>
    <w:p w:rsidR="00CC4F3A" w:rsidRDefault="00CC4F3A" w:rsidP="00CC4F3A">
      <w:r>
        <w:t>The HR Supervisor provided Council with an overview of the articles needing change or deletion.  The Committee will continue to be updated as talks between the parties proceed, which are tentatively scheduled for the week of October 20</w:t>
      </w:r>
      <w:r>
        <w:rPr>
          <w:vertAlign w:val="superscript"/>
        </w:rPr>
        <w:t>th</w:t>
      </w:r>
      <w:r>
        <w:t xml:space="preserve">. </w:t>
      </w:r>
    </w:p>
    <w:p w:rsidR="00A531BF" w:rsidRDefault="00A531BF" w:rsidP="00B1563D"/>
    <w:p w:rsidR="00B1563D" w:rsidRDefault="00A531BF" w:rsidP="00B1563D">
      <w:pPr>
        <w:pStyle w:val="Heading3"/>
      </w:pPr>
      <w:r>
        <w:t>C</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133B59">
        <w:t xml:space="preserve"> was presented by Councillor </w:t>
      </w:r>
      <w:r w:rsidR="004B22E4">
        <w:t>McBreairty.</w:t>
      </w:r>
    </w:p>
    <w:p w:rsidR="00640A0F" w:rsidRDefault="00640A0F" w:rsidP="00B1563D"/>
    <w:p w:rsidR="00B1563D" w:rsidRDefault="00B1563D" w:rsidP="00EE627E">
      <w:r>
        <w:t xml:space="preserve">The Parks and Recreation Committee was held on </w:t>
      </w:r>
      <w:r w:rsidR="005563A8">
        <w:t xml:space="preserve">October </w:t>
      </w:r>
      <w:r w:rsidR="0044549D">
        <w:t>6</w:t>
      </w:r>
      <w:r w:rsidR="00782D43">
        <w:t>,</w:t>
      </w:r>
      <w:r w:rsidR="003C033A">
        <w:t xml:space="preserve"> 201</w:t>
      </w:r>
      <w:r w:rsidR="004E6B2A">
        <w:t>4</w:t>
      </w:r>
      <w:r>
        <w:t>.  The meeting was chaired by</w:t>
      </w:r>
      <w:r w:rsidRPr="0017420B">
        <w:t xml:space="preserve"> </w:t>
      </w:r>
      <w:r w:rsidR="00234B3A">
        <w:t xml:space="preserve">S. </w:t>
      </w:r>
      <w:proofErr w:type="spellStart"/>
      <w:r w:rsidR="00234B3A">
        <w:t>McBreairty</w:t>
      </w:r>
      <w:proofErr w:type="spellEnd"/>
      <w:r w:rsidR="00234B3A">
        <w:t xml:space="preserve">, </w:t>
      </w:r>
      <w:proofErr w:type="spellStart"/>
      <w:r w:rsidR="00234B3A">
        <w:t>Councillor</w:t>
      </w:r>
      <w:proofErr w:type="spellEnd"/>
      <w:r w:rsidR="00325B7B">
        <w:t>.</w:t>
      </w:r>
      <w:r>
        <w:t xml:space="preserve">  Other members present included:</w:t>
      </w:r>
      <w:r w:rsidR="00CB1D48">
        <w:t xml:space="preserve"> </w:t>
      </w:r>
      <w:r w:rsidR="00C9002F">
        <w:t xml:space="preserve"> </w:t>
      </w:r>
      <w:r w:rsidR="00234B3A">
        <w:t xml:space="preserve">C. Abbott, Deputy Mayor; </w:t>
      </w:r>
      <w:r w:rsidR="0044549D">
        <w:t xml:space="preserve">R. Anstey, </w:t>
      </w:r>
      <w:proofErr w:type="spellStart"/>
      <w:r w:rsidR="0044549D">
        <w:t>Councillor</w:t>
      </w:r>
      <w:proofErr w:type="spellEnd"/>
      <w:r w:rsidR="00234B3A">
        <w:t>; B. Freeborn</w:t>
      </w:r>
      <w:r w:rsidR="00CD500C">
        <w:t>,</w:t>
      </w:r>
      <w:r w:rsidR="006E36D8">
        <w:t xml:space="preserve"> Director of Rec</w:t>
      </w:r>
      <w:r w:rsidR="00A4310C">
        <w:t>r</w:t>
      </w:r>
      <w:r w:rsidR="00776F1D">
        <w:t>eation and Community Services</w:t>
      </w:r>
      <w:r w:rsidR="00234B3A">
        <w:t xml:space="preserve"> (A)</w:t>
      </w:r>
      <w:r w:rsidR="00BF16E5">
        <w:t>;</w:t>
      </w:r>
      <w:r w:rsidR="00234B3A">
        <w:t xml:space="preserve"> S. Francis,</w:t>
      </w:r>
      <w:r w:rsidR="004B22E4">
        <w:t xml:space="preserve"> Administrative Assistant.</w:t>
      </w:r>
    </w:p>
    <w:p w:rsidR="005754B3" w:rsidRDefault="005754B3" w:rsidP="00EE627E"/>
    <w:p w:rsidR="005754B3" w:rsidRDefault="00B1563D" w:rsidP="00776F1D">
      <w:r>
        <w:t>The following items were discussed:</w:t>
      </w:r>
    </w:p>
    <w:p w:rsidR="005754B3" w:rsidRDefault="005754B3" w:rsidP="00776F1D"/>
    <w:p w:rsidR="008B23BF" w:rsidRDefault="008B23BF" w:rsidP="008B23BF">
      <w:r>
        <w:t xml:space="preserve">Delegation:  T. Cochrane &amp; C. Winter – Dog Park Committee </w:t>
      </w:r>
    </w:p>
    <w:p w:rsidR="008B23BF" w:rsidRDefault="008B23BF" w:rsidP="00776F1D"/>
    <w:p w:rsidR="00F06915" w:rsidRPr="003749B7" w:rsidRDefault="00F06915" w:rsidP="00F06915">
      <w:pPr>
        <w:spacing w:line="360" w:lineRule="auto"/>
        <w:rPr>
          <w:sz w:val="28"/>
          <w:szCs w:val="28"/>
        </w:rPr>
      </w:pPr>
      <w:r>
        <w:rPr>
          <w:b/>
          <w:sz w:val="28"/>
          <w:szCs w:val="28"/>
        </w:rPr>
        <w:t xml:space="preserve">Delegation – Dog Park </w:t>
      </w:r>
    </w:p>
    <w:p w:rsidR="00F06915" w:rsidRDefault="00F06915" w:rsidP="00F06915">
      <w:r>
        <w:t xml:space="preserve">The Committee met with delegates of the newly formed Dog Park Committee.  Discussion focused around the location of the new park, possible amenities and the timeline for construction. The Chairperson indicated that plans are for the Dog Park to be located at Cobb’s Pond Rotary Park with the new construction expected to begin in the Spring. </w:t>
      </w:r>
    </w:p>
    <w:p w:rsidR="00F06915" w:rsidRDefault="00F06915" w:rsidP="00F06915"/>
    <w:p w:rsidR="00F06915" w:rsidRPr="005E41C4" w:rsidRDefault="00F06915" w:rsidP="00F06915">
      <w:r w:rsidRPr="005E41C4">
        <w:lastRenderedPageBreak/>
        <w:t>The delegation left the Committee meeting at 4:10 pm.</w:t>
      </w:r>
    </w:p>
    <w:p w:rsidR="00F06915" w:rsidRPr="005E41C4" w:rsidRDefault="00F06915" w:rsidP="00F06915"/>
    <w:p w:rsidR="00F06915" w:rsidRPr="005E41C4" w:rsidRDefault="00F06915" w:rsidP="00F06915">
      <w:r w:rsidRPr="005E41C4">
        <w:t>Gary Regular joined the Committee meeting at 4:10 pm.</w:t>
      </w:r>
    </w:p>
    <w:p w:rsidR="00F06915" w:rsidRDefault="00F06915" w:rsidP="00F06915">
      <w:pPr>
        <w:rPr>
          <w:b/>
          <w:i/>
        </w:rPr>
      </w:pPr>
    </w:p>
    <w:p w:rsidR="00F06915" w:rsidRDefault="00F06915" w:rsidP="00F06915">
      <w:pPr>
        <w:rPr>
          <w:b/>
          <w:sz w:val="28"/>
          <w:szCs w:val="28"/>
        </w:rPr>
      </w:pPr>
      <w:r>
        <w:rPr>
          <w:b/>
          <w:sz w:val="28"/>
          <w:szCs w:val="28"/>
        </w:rPr>
        <w:t>Gander Community Tennis Association MOU</w:t>
      </w:r>
    </w:p>
    <w:p w:rsidR="00F06915" w:rsidRDefault="00F06915" w:rsidP="00F06915"/>
    <w:p w:rsidR="00F06915" w:rsidRDefault="00F06915" w:rsidP="00F06915">
      <w:pPr>
        <w:pStyle w:val="NoSpacing"/>
        <w:jc w:val="both"/>
        <w:rPr>
          <w:sz w:val="24"/>
          <w:szCs w:val="24"/>
        </w:rPr>
      </w:pPr>
      <w:r>
        <w:rPr>
          <w:sz w:val="24"/>
          <w:szCs w:val="24"/>
        </w:rPr>
        <w:t xml:space="preserve">The Committee discussed the location for the proposed Indoor Tennis Court.  Mr. Regular from the Municipal Works Dept. was invited to discuss any concerns with this proposed site.  The location is very close to the softball field behind Cohen’s store.  There are two sanitary sewer lines in the area, a catch basin and storm line running under the proposed site, the lighting for the ball field, some fencing, and the score clock would have to be relocated.  Right now the area is zoned as outdoor recreational needs; however, it may be accommodated as a discretionary use in this zone. </w:t>
      </w:r>
    </w:p>
    <w:p w:rsidR="00F06915" w:rsidRDefault="00F06915" w:rsidP="00F06915">
      <w:pPr>
        <w:pStyle w:val="NoSpacing"/>
        <w:jc w:val="both"/>
        <w:rPr>
          <w:sz w:val="24"/>
          <w:szCs w:val="24"/>
        </w:rPr>
      </w:pPr>
    </w:p>
    <w:p w:rsidR="00F06915" w:rsidRDefault="00F06915" w:rsidP="00F06915">
      <w:pPr>
        <w:pStyle w:val="NoSpacing"/>
        <w:jc w:val="both"/>
        <w:rPr>
          <w:sz w:val="24"/>
          <w:szCs w:val="24"/>
        </w:rPr>
      </w:pPr>
      <w:r>
        <w:rPr>
          <w:sz w:val="24"/>
          <w:szCs w:val="24"/>
        </w:rPr>
        <w:t>The Committee recommends that the Gander Tennis Association go ahead with their plans to hire a consultant to work with the Town’s Engineering and Recreation Department to see if this site would be suitable and if not, other areas will be explored.</w:t>
      </w:r>
    </w:p>
    <w:p w:rsidR="00F06915" w:rsidRDefault="00F06915" w:rsidP="00F06915">
      <w:pPr>
        <w:pStyle w:val="NoSpacing"/>
        <w:jc w:val="both"/>
        <w:rPr>
          <w:sz w:val="24"/>
          <w:szCs w:val="24"/>
        </w:rPr>
      </w:pPr>
    </w:p>
    <w:p w:rsidR="00F06915" w:rsidRDefault="00F06915" w:rsidP="00F06915">
      <w:pPr>
        <w:pStyle w:val="NoSpacing"/>
        <w:jc w:val="both"/>
        <w:rPr>
          <w:sz w:val="24"/>
          <w:szCs w:val="24"/>
        </w:rPr>
      </w:pPr>
      <w:r>
        <w:rPr>
          <w:sz w:val="24"/>
          <w:szCs w:val="24"/>
        </w:rPr>
        <w:t xml:space="preserve">The Committee is also recommending that the Town sign a memorandum of understanding with the Gander Tennis Association noting that a location will have to be approved at a later date to ensure it meets both the needs of the Tennis Association and the Town. </w:t>
      </w:r>
    </w:p>
    <w:p w:rsidR="00F06915" w:rsidRDefault="00F06915" w:rsidP="00F06915">
      <w:pPr>
        <w:pStyle w:val="NoSpacing"/>
        <w:jc w:val="both"/>
        <w:rPr>
          <w:sz w:val="24"/>
          <w:szCs w:val="24"/>
        </w:rPr>
      </w:pPr>
    </w:p>
    <w:p w:rsidR="00F06915" w:rsidRDefault="00F06915" w:rsidP="00F06915">
      <w:pPr>
        <w:pStyle w:val="NoSpacing"/>
        <w:jc w:val="both"/>
        <w:rPr>
          <w:sz w:val="24"/>
          <w:szCs w:val="24"/>
        </w:rPr>
      </w:pPr>
      <w:r>
        <w:rPr>
          <w:sz w:val="24"/>
          <w:szCs w:val="24"/>
        </w:rPr>
        <w:t>This item is forwarded to the Finance Committee for review and preparation of the Memorandum of Understanding.</w:t>
      </w:r>
    </w:p>
    <w:p w:rsidR="00F06915" w:rsidRDefault="00F06915" w:rsidP="00F06915">
      <w:pPr>
        <w:pStyle w:val="NoSpacing"/>
        <w:jc w:val="both"/>
        <w:rPr>
          <w:sz w:val="24"/>
          <w:szCs w:val="24"/>
        </w:rPr>
      </w:pPr>
    </w:p>
    <w:p w:rsidR="00F06915" w:rsidRPr="005E41C4" w:rsidRDefault="00F06915" w:rsidP="00F06915">
      <w:pPr>
        <w:pStyle w:val="NoSpacing"/>
        <w:jc w:val="both"/>
        <w:rPr>
          <w:sz w:val="24"/>
          <w:szCs w:val="24"/>
        </w:rPr>
      </w:pPr>
      <w:r w:rsidRPr="005E41C4">
        <w:rPr>
          <w:sz w:val="24"/>
          <w:szCs w:val="24"/>
        </w:rPr>
        <w:t xml:space="preserve">Gary Regular left the Committee meeting at 4:20 pm. </w:t>
      </w:r>
    </w:p>
    <w:p w:rsidR="00F06915" w:rsidRDefault="00F06915" w:rsidP="00F06915"/>
    <w:p w:rsidR="00F06915" w:rsidRDefault="00F06915" w:rsidP="00F06915">
      <w:pPr>
        <w:rPr>
          <w:b/>
          <w:sz w:val="28"/>
          <w:szCs w:val="28"/>
        </w:rPr>
      </w:pPr>
      <w:r>
        <w:rPr>
          <w:b/>
          <w:sz w:val="28"/>
          <w:szCs w:val="28"/>
        </w:rPr>
        <w:t xml:space="preserve">SAM Stewardship Update </w:t>
      </w:r>
    </w:p>
    <w:p w:rsidR="00F06915" w:rsidRDefault="00F06915" w:rsidP="00F06915">
      <w:pPr>
        <w:rPr>
          <w:lang w:val="en-CA"/>
        </w:rPr>
      </w:pPr>
    </w:p>
    <w:p w:rsidR="00F06915" w:rsidRDefault="00F06915" w:rsidP="00F06915">
      <w:pPr>
        <w:pStyle w:val="NoSpacing"/>
        <w:jc w:val="both"/>
        <w:rPr>
          <w:sz w:val="24"/>
          <w:szCs w:val="24"/>
        </w:rPr>
      </w:pPr>
      <w:proofErr w:type="spellStart"/>
      <w:r>
        <w:rPr>
          <w:sz w:val="24"/>
          <w:szCs w:val="24"/>
        </w:rPr>
        <w:t>Councillor</w:t>
      </w:r>
      <w:proofErr w:type="spellEnd"/>
      <w:r>
        <w:rPr>
          <w:sz w:val="24"/>
          <w:szCs w:val="24"/>
        </w:rPr>
        <w:t xml:space="preserve"> </w:t>
      </w:r>
      <w:proofErr w:type="spellStart"/>
      <w:r>
        <w:rPr>
          <w:sz w:val="24"/>
          <w:szCs w:val="24"/>
        </w:rPr>
        <w:t>McBreairty</w:t>
      </w:r>
      <w:proofErr w:type="spellEnd"/>
      <w:r>
        <w:rPr>
          <w:sz w:val="24"/>
          <w:szCs w:val="24"/>
        </w:rPr>
        <w:t xml:space="preserve"> reported on the SAM Stewardship conference she recently attended in </w:t>
      </w:r>
      <w:proofErr w:type="spellStart"/>
      <w:r>
        <w:rPr>
          <w:sz w:val="24"/>
          <w:szCs w:val="24"/>
        </w:rPr>
        <w:t>Bonavista</w:t>
      </w:r>
      <w:proofErr w:type="spellEnd"/>
      <w:r>
        <w:rPr>
          <w:sz w:val="24"/>
          <w:szCs w:val="24"/>
        </w:rPr>
        <w:t xml:space="preserve">. One of the Stewardship delegates noted that their community has designed a template to help inform future developers of their stewardship areas.  The Chairperson asked the Director to contact this community to see if it is possible to obtain a copy and see if it would be something that will help with future development in our Town.  </w:t>
      </w:r>
    </w:p>
    <w:p w:rsidR="00F06915" w:rsidRDefault="00F06915" w:rsidP="00F06915">
      <w:pPr>
        <w:pStyle w:val="NoSpacing"/>
        <w:rPr>
          <w:sz w:val="24"/>
          <w:szCs w:val="24"/>
        </w:rPr>
      </w:pPr>
    </w:p>
    <w:p w:rsidR="00F06915" w:rsidRDefault="00F06915" w:rsidP="00F06915">
      <w:pPr>
        <w:rPr>
          <w:b/>
          <w:sz w:val="28"/>
          <w:szCs w:val="28"/>
        </w:rPr>
      </w:pPr>
      <w:r>
        <w:rPr>
          <w:b/>
          <w:sz w:val="28"/>
          <w:szCs w:val="28"/>
        </w:rPr>
        <w:t xml:space="preserve">Dog Bag Dispensers </w:t>
      </w:r>
    </w:p>
    <w:p w:rsidR="00F06915" w:rsidRDefault="00F06915" w:rsidP="00F06915">
      <w:pPr>
        <w:pStyle w:val="NoSpacing"/>
      </w:pPr>
    </w:p>
    <w:p w:rsidR="00F06915" w:rsidRDefault="00F06915" w:rsidP="00F06915">
      <w:pPr>
        <w:pStyle w:val="NoSpacing"/>
        <w:jc w:val="both"/>
        <w:rPr>
          <w:b/>
          <w:sz w:val="28"/>
          <w:szCs w:val="28"/>
        </w:rPr>
      </w:pPr>
      <w:r>
        <w:rPr>
          <w:sz w:val="24"/>
          <w:szCs w:val="24"/>
        </w:rPr>
        <w:t>Residents of Gander have been requesting that more doggie bag dispensers and garbage cans be placed around town, especially in the busier walking areas and streets. The Committee agrees that this is a valid concern and asked the Director to look into the cost for the 2015 budget.</w:t>
      </w:r>
    </w:p>
    <w:p w:rsidR="00F06915" w:rsidRDefault="00F06915" w:rsidP="00F06915">
      <w:pPr>
        <w:rPr>
          <w:b/>
          <w:sz w:val="28"/>
          <w:szCs w:val="28"/>
        </w:rPr>
      </w:pPr>
    </w:p>
    <w:p w:rsidR="00F06915" w:rsidRDefault="00F06915" w:rsidP="00F06915">
      <w:pPr>
        <w:rPr>
          <w:b/>
          <w:sz w:val="28"/>
          <w:szCs w:val="28"/>
        </w:rPr>
      </w:pPr>
    </w:p>
    <w:p w:rsidR="00F06915" w:rsidRDefault="00F06915" w:rsidP="00F06915">
      <w:pPr>
        <w:spacing w:line="360" w:lineRule="auto"/>
      </w:pPr>
      <w:r>
        <w:rPr>
          <w:b/>
          <w:sz w:val="28"/>
          <w:szCs w:val="28"/>
        </w:rPr>
        <w:lastRenderedPageBreak/>
        <w:t>Review of Annual Grants</w:t>
      </w:r>
    </w:p>
    <w:p w:rsidR="00F06915" w:rsidRPr="00421A20" w:rsidRDefault="00F06915" w:rsidP="00F06915">
      <w:pPr>
        <w:pStyle w:val="NoSpacing"/>
        <w:jc w:val="both"/>
        <w:rPr>
          <w:sz w:val="24"/>
          <w:szCs w:val="24"/>
        </w:rPr>
      </w:pPr>
      <w:r>
        <w:rPr>
          <w:sz w:val="24"/>
          <w:szCs w:val="24"/>
        </w:rPr>
        <w:t>The Committee reviewed the annual grants given to volunteer groups yearly.  These will be reviewed further during the 2015 budget process.</w:t>
      </w:r>
    </w:p>
    <w:p w:rsidR="005754B3" w:rsidRDefault="005754B3" w:rsidP="00776F1D"/>
    <w:p w:rsidR="00076B29" w:rsidRDefault="00F06915" w:rsidP="00076B29">
      <w:pPr>
        <w:pStyle w:val="Heading3"/>
        <w:rPr>
          <w:lang w:val="en-CA"/>
        </w:rPr>
      </w:pPr>
      <w:r>
        <w:rPr>
          <w:lang w:val="en-CA"/>
        </w:rPr>
        <w:t>D</w:t>
      </w:r>
      <w:r w:rsidR="00076B29">
        <w:rPr>
          <w:lang w:val="en-CA"/>
        </w:rPr>
        <w:t>.</w:t>
      </w:r>
      <w:r w:rsidR="00076B29">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proofErr w:type="spellStart"/>
      <w:r w:rsidR="005465C8">
        <w:t>Councillor</w:t>
      </w:r>
      <w:proofErr w:type="spellEnd"/>
      <w:r w:rsidR="005465C8">
        <w:t xml:space="preserve"> </w:t>
      </w:r>
      <w:r w:rsidR="00967FFE">
        <w:t>Dove</w:t>
      </w:r>
      <w:r w:rsidR="00375E89">
        <w:t>.</w:t>
      </w:r>
    </w:p>
    <w:p w:rsidR="004A2343" w:rsidRPr="003978F9" w:rsidRDefault="004A2343" w:rsidP="004A2343"/>
    <w:p w:rsidR="006C11D3" w:rsidRDefault="005566AD" w:rsidP="004A2343">
      <w:r>
        <w:t>The Economic Development Committ</w:t>
      </w:r>
      <w:r w:rsidR="004A2343">
        <w:t xml:space="preserve">ee meeting was held on </w:t>
      </w:r>
      <w:r w:rsidR="00F06915">
        <w:t>October 6</w:t>
      </w:r>
      <w:r w:rsidR="003A0439">
        <w:t>,</w:t>
      </w:r>
      <w:r w:rsidR="006C11D3">
        <w:t xml:space="preserve"> 201</w:t>
      </w:r>
      <w:r w:rsidR="00A332C0">
        <w:t>4</w:t>
      </w:r>
      <w:r w:rsidR="004A2343">
        <w:t xml:space="preserve">.  The meeting was chaired </w:t>
      </w:r>
      <w:r w:rsidR="00375E89">
        <w:t xml:space="preserve">by </w:t>
      </w:r>
      <w:r w:rsidR="00325B7B">
        <w:t>R. Anstey</w:t>
      </w:r>
      <w:r w:rsidR="00126D26">
        <w:t>, Councillor</w:t>
      </w:r>
      <w:r w:rsidR="004A2343">
        <w:t>.  Other members present included:</w:t>
      </w:r>
      <w:r w:rsidR="00212C38">
        <w:t xml:space="preserve"> </w:t>
      </w:r>
      <w:r w:rsidR="00F06915">
        <w:t>B. Dove</w:t>
      </w:r>
      <w:r w:rsidR="00212C38">
        <w:t xml:space="preserve">, </w:t>
      </w:r>
      <w:proofErr w:type="spellStart"/>
      <w:r w:rsidR="00212C38">
        <w:t>C</w:t>
      </w:r>
      <w:r w:rsidR="005E19CE">
        <w:t>ouncillor</w:t>
      </w:r>
      <w:proofErr w:type="spellEnd"/>
      <w:r w:rsidR="00A94F5C">
        <w:t>; RJ Locke</w:t>
      </w:r>
      <w:r w:rsidR="00885933">
        <w:t>,</w:t>
      </w:r>
      <w:r w:rsidR="005E19CE">
        <w:t xml:space="preserve"> Economic</w:t>
      </w:r>
      <w:r w:rsidR="00885933">
        <w:t xml:space="preserve"> Development </w:t>
      </w:r>
      <w:r w:rsidR="00A94F5C">
        <w:t>Manager</w:t>
      </w:r>
      <w:r w:rsidR="0034490D">
        <w:t>.</w:t>
      </w:r>
    </w:p>
    <w:p w:rsidR="00325B7B" w:rsidRDefault="00325B7B" w:rsidP="004A2343"/>
    <w:p w:rsidR="009B159D" w:rsidRDefault="004A2343" w:rsidP="004A2343">
      <w:pPr>
        <w:jc w:val="left"/>
      </w:pPr>
      <w:r>
        <w:t>The following items were discussed:</w:t>
      </w:r>
    </w:p>
    <w:p w:rsidR="004E58D0" w:rsidRDefault="004E58D0" w:rsidP="004A2343">
      <w:pPr>
        <w:jc w:val="left"/>
      </w:pPr>
    </w:p>
    <w:p w:rsidR="00AC2871" w:rsidRDefault="00AC2871" w:rsidP="00AC2871">
      <w:pPr>
        <w:rPr>
          <w:b/>
          <w:sz w:val="28"/>
          <w:szCs w:val="28"/>
        </w:rPr>
      </w:pPr>
      <w:r>
        <w:rPr>
          <w:b/>
          <w:sz w:val="28"/>
          <w:szCs w:val="28"/>
        </w:rPr>
        <w:t>Affordable Housing Project Update</w:t>
      </w:r>
    </w:p>
    <w:p w:rsidR="00AC2871" w:rsidRDefault="00AC2871" w:rsidP="00AC2871">
      <w:pPr>
        <w:rPr>
          <w:b/>
          <w:sz w:val="28"/>
          <w:szCs w:val="28"/>
        </w:rPr>
      </w:pPr>
    </w:p>
    <w:p w:rsidR="00AC2871" w:rsidRDefault="00AC2871" w:rsidP="00AC2871">
      <w:r>
        <w:t xml:space="preserve">The Committee was provided with an update on the Affordable Housing Needs Assessment Study.  They were advised that due to unforeseen circumstances affecting the consultant, the previously scheduled site visit scheduled for October 6-8, 2014 had to be postponed. The new schedule of events is as follows:  </w:t>
      </w:r>
    </w:p>
    <w:p w:rsidR="00AC2871" w:rsidRDefault="00AC2871" w:rsidP="00AC2871"/>
    <w:p w:rsidR="00AC2871" w:rsidRDefault="00AC2871" w:rsidP="00AC2871">
      <w:pPr>
        <w:pStyle w:val="ListParagraph"/>
        <w:numPr>
          <w:ilvl w:val="0"/>
          <w:numId w:val="39"/>
        </w:numPr>
        <w:spacing w:after="200" w:line="276" w:lineRule="auto"/>
        <w:jc w:val="left"/>
        <w:rPr>
          <w:lang w:val="en-CA"/>
        </w:rPr>
      </w:pPr>
      <w:r w:rsidRPr="00B00325">
        <w:rPr>
          <w:lang w:val="en-CA"/>
        </w:rPr>
        <w:t>Focus group #1 - Oct 27 @ 7pm, Lancaster Room, Town Hall</w:t>
      </w:r>
    </w:p>
    <w:p w:rsidR="00AC2871" w:rsidRDefault="00AC2871" w:rsidP="00AC2871">
      <w:pPr>
        <w:pStyle w:val="ListParagraph"/>
        <w:numPr>
          <w:ilvl w:val="0"/>
          <w:numId w:val="39"/>
        </w:numPr>
        <w:spacing w:after="200" w:line="276" w:lineRule="auto"/>
        <w:jc w:val="left"/>
        <w:rPr>
          <w:lang w:val="en-CA"/>
        </w:rPr>
      </w:pPr>
      <w:r w:rsidRPr="00B00325">
        <w:rPr>
          <w:lang w:val="en-CA"/>
        </w:rPr>
        <w:t>Focus group #2 – Oct 28 @ 7pm, Lancaster Room, Town Hall</w:t>
      </w:r>
    </w:p>
    <w:p w:rsidR="00AC2871" w:rsidRDefault="00AC2871" w:rsidP="00AC2871">
      <w:pPr>
        <w:pStyle w:val="ListParagraph"/>
        <w:numPr>
          <w:ilvl w:val="0"/>
          <w:numId w:val="39"/>
        </w:numPr>
        <w:spacing w:after="200" w:line="276" w:lineRule="auto"/>
        <w:jc w:val="left"/>
        <w:rPr>
          <w:lang w:val="en-CA"/>
        </w:rPr>
      </w:pPr>
      <w:r w:rsidRPr="00B00325">
        <w:rPr>
          <w:lang w:val="en-CA"/>
        </w:rPr>
        <w:t>Public consultation – Oct 29 @ 7pm, Council Chambers, Town Hall</w:t>
      </w:r>
    </w:p>
    <w:p w:rsidR="00AC2871" w:rsidRDefault="00AC2871" w:rsidP="00AC2871">
      <w:pPr>
        <w:pStyle w:val="ListParagraph"/>
        <w:numPr>
          <w:ilvl w:val="0"/>
          <w:numId w:val="39"/>
        </w:numPr>
        <w:spacing w:after="200" w:line="276" w:lineRule="auto"/>
        <w:jc w:val="left"/>
        <w:rPr>
          <w:lang w:val="en-CA"/>
        </w:rPr>
      </w:pPr>
      <w:r w:rsidRPr="00B00325">
        <w:rPr>
          <w:lang w:val="en-CA"/>
        </w:rPr>
        <w:t xml:space="preserve">Mr. Ken Foulds will be sending out invitations to potential focus group attendees based on a master contact list provided by the Affordable Housing Steering Committee </w:t>
      </w:r>
    </w:p>
    <w:p w:rsidR="00AC2871" w:rsidRPr="00B00325" w:rsidRDefault="00AC2871" w:rsidP="00AC2871">
      <w:pPr>
        <w:pStyle w:val="ListParagraph"/>
        <w:numPr>
          <w:ilvl w:val="0"/>
          <w:numId w:val="39"/>
        </w:numPr>
        <w:spacing w:after="200" w:line="276" w:lineRule="auto"/>
        <w:jc w:val="left"/>
        <w:rPr>
          <w:lang w:val="en-CA"/>
        </w:rPr>
      </w:pPr>
      <w:r w:rsidRPr="00B00325">
        <w:t xml:space="preserve">We would like to encourage the public to watch for advertising on the Public Consultation Session. If you are interested in attending, please contact our Media Coordinator, Mr. Greg Seaward at 651-5909 or email </w:t>
      </w:r>
      <w:hyperlink r:id="rId8" w:history="1">
        <w:r w:rsidRPr="00B00325">
          <w:rPr>
            <w:rStyle w:val="Hyperlink"/>
          </w:rPr>
          <w:t>gseaward@gandercanada.com</w:t>
        </w:r>
      </w:hyperlink>
      <w:r w:rsidRPr="00B00325">
        <w:t xml:space="preserve"> </w:t>
      </w:r>
    </w:p>
    <w:p w:rsidR="00AC2871" w:rsidRDefault="00AC2871" w:rsidP="00AC2871">
      <w:pPr>
        <w:rPr>
          <w:lang w:val="en-CA"/>
        </w:rPr>
      </w:pPr>
      <w:r w:rsidRPr="00B1326C">
        <w:rPr>
          <w:lang w:val="en-CA"/>
        </w:rPr>
        <w:t>Final presentation of findings and recommendations to</w:t>
      </w:r>
      <w:r>
        <w:rPr>
          <w:lang w:val="en-CA"/>
        </w:rPr>
        <w:t xml:space="preserve"> the C</w:t>
      </w:r>
      <w:r w:rsidRPr="00B1326C">
        <w:rPr>
          <w:lang w:val="en-CA"/>
        </w:rPr>
        <w:t>ommittee and Council is scheduled for November 17</w:t>
      </w:r>
      <w:r w:rsidRPr="00B1326C">
        <w:rPr>
          <w:vertAlign w:val="superscript"/>
          <w:lang w:val="en-CA"/>
        </w:rPr>
        <w:t>th</w:t>
      </w:r>
      <w:r>
        <w:rPr>
          <w:lang w:val="en-CA"/>
        </w:rPr>
        <w:t>,</w:t>
      </w:r>
      <w:r w:rsidRPr="00B1326C">
        <w:rPr>
          <w:lang w:val="en-CA"/>
        </w:rPr>
        <w:t xml:space="preserve"> 2014.</w:t>
      </w:r>
    </w:p>
    <w:p w:rsidR="00AC2871" w:rsidRPr="00B1326C" w:rsidRDefault="00AC2871" w:rsidP="00AC2871">
      <w:pPr>
        <w:rPr>
          <w:lang w:val="en-CA"/>
        </w:rPr>
      </w:pPr>
    </w:p>
    <w:p w:rsidR="00AC2871" w:rsidRPr="00B1326C" w:rsidRDefault="00AC2871" w:rsidP="00AC2871">
      <w:pPr>
        <w:rPr>
          <w:lang w:val="en-CA"/>
        </w:rPr>
      </w:pPr>
      <w:r>
        <w:rPr>
          <w:lang w:val="en-CA"/>
        </w:rPr>
        <w:t>The Committee feels that A</w:t>
      </w:r>
      <w:r w:rsidRPr="00B1326C">
        <w:rPr>
          <w:lang w:val="en-CA"/>
        </w:rPr>
        <w:t xml:space="preserve">ffordable </w:t>
      </w:r>
      <w:r>
        <w:rPr>
          <w:lang w:val="en-CA"/>
        </w:rPr>
        <w:t>H</w:t>
      </w:r>
      <w:r w:rsidRPr="00B1326C">
        <w:rPr>
          <w:lang w:val="en-CA"/>
        </w:rPr>
        <w:t>ousing is a priority for the community and is eagerly waiting for the completion of the study before making any recommendations for possible program implementation.</w:t>
      </w:r>
    </w:p>
    <w:p w:rsidR="00AC2871" w:rsidRDefault="00AC2871" w:rsidP="00AC2871">
      <w:pPr>
        <w:rPr>
          <w:b/>
          <w:sz w:val="28"/>
          <w:szCs w:val="28"/>
        </w:rPr>
      </w:pPr>
    </w:p>
    <w:p w:rsidR="00AC2871" w:rsidRDefault="00AC2871" w:rsidP="00AC2871">
      <w:pPr>
        <w:rPr>
          <w:b/>
          <w:sz w:val="28"/>
          <w:szCs w:val="28"/>
        </w:rPr>
      </w:pPr>
    </w:p>
    <w:p w:rsidR="00AC2871" w:rsidRDefault="00AC2871" w:rsidP="00AC2871">
      <w:pPr>
        <w:rPr>
          <w:b/>
          <w:sz w:val="28"/>
          <w:szCs w:val="28"/>
        </w:rPr>
      </w:pPr>
    </w:p>
    <w:p w:rsidR="00AC2871" w:rsidRDefault="00AC2871" w:rsidP="00AC2871">
      <w:pPr>
        <w:rPr>
          <w:b/>
          <w:sz w:val="28"/>
          <w:szCs w:val="28"/>
        </w:rPr>
      </w:pPr>
    </w:p>
    <w:p w:rsidR="00AC2871" w:rsidRDefault="00AC2871" w:rsidP="00AC2871">
      <w:pPr>
        <w:rPr>
          <w:b/>
          <w:sz w:val="28"/>
          <w:szCs w:val="28"/>
        </w:rPr>
      </w:pPr>
      <w:r>
        <w:rPr>
          <w:b/>
          <w:sz w:val="28"/>
          <w:szCs w:val="28"/>
        </w:rPr>
        <w:lastRenderedPageBreak/>
        <w:t>HBB Application</w:t>
      </w:r>
      <w:r w:rsidR="00C04EEC">
        <w:rPr>
          <w:b/>
          <w:sz w:val="28"/>
          <w:szCs w:val="28"/>
        </w:rPr>
        <w:t xml:space="preserve"> </w:t>
      </w:r>
      <w:r>
        <w:rPr>
          <w:b/>
          <w:sz w:val="28"/>
          <w:szCs w:val="28"/>
        </w:rPr>
        <w:t>-</w:t>
      </w:r>
      <w:r w:rsidR="00C04EEC">
        <w:rPr>
          <w:b/>
          <w:sz w:val="28"/>
          <w:szCs w:val="28"/>
        </w:rPr>
        <w:t xml:space="preserve"> </w:t>
      </w:r>
      <w:r>
        <w:rPr>
          <w:b/>
          <w:sz w:val="28"/>
          <w:szCs w:val="28"/>
        </w:rPr>
        <w:t xml:space="preserve">4 </w:t>
      </w:r>
      <w:proofErr w:type="spellStart"/>
      <w:r>
        <w:rPr>
          <w:b/>
          <w:sz w:val="28"/>
          <w:szCs w:val="28"/>
        </w:rPr>
        <w:t>Cayley</w:t>
      </w:r>
      <w:proofErr w:type="spellEnd"/>
      <w:r>
        <w:rPr>
          <w:b/>
          <w:sz w:val="28"/>
          <w:szCs w:val="28"/>
        </w:rPr>
        <w:t xml:space="preserve"> Place</w:t>
      </w:r>
    </w:p>
    <w:p w:rsidR="00AC2871" w:rsidRDefault="00AC2871" w:rsidP="00AC2871"/>
    <w:p w:rsidR="00AC2871" w:rsidRDefault="00AC2871" w:rsidP="00AC2871">
      <w:r>
        <w:t>T</w:t>
      </w:r>
      <w:r w:rsidRPr="00892FED">
        <w:t xml:space="preserve">he Committee reviewed an application from </w:t>
      </w:r>
      <w:r>
        <w:t xml:space="preserve">the resident of 4 </w:t>
      </w:r>
      <w:proofErr w:type="spellStart"/>
      <w:r>
        <w:t>Cayley</w:t>
      </w:r>
      <w:proofErr w:type="spellEnd"/>
      <w:r>
        <w:t xml:space="preserve"> Place. </w:t>
      </w:r>
    </w:p>
    <w:p w:rsidR="00AC2871" w:rsidRPr="00B64E69" w:rsidRDefault="00AC2871" w:rsidP="00AC2871"/>
    <w:p w:rsidR="00AC2871" w:rsidRDefault="00AC2871" w:rsidP="00AC2871">
      <w:r w:rsidRPr="00B00325">
        <w:rPr>
          <w:b/>
        </w:rPr>
        <w:t>WHEREAS</w:t>
      </w:r>
      <w:r w:rsidRPr="00892FED">
        <w:t xml:space="preserve"> an application has been received from</w:t>
      </w:r>
      <w:r>
        <w:t xml:space="preserve"> </w:t>
      </w:r>
      <w:proofErr w:type="spellStart"/>
      <w:r>
        <w:t>LifeMADRS</w:t>
      </w:r>
      <w:proofErr w:type="spellEnd"/>
      <w:r>
        <w:t xml:space="preserve"> t</w:t>
      </w:r>
      <w:r w:rsidRPr="00892FED">
        <w:t>o</w:t>
      </w:r>
      <w:r>
        <w:t xml:space="preserve"> operate a mobile business delivering off-site first aid &amp; OH&amp;S training courses.</w:t>
      </w:r>
      <w:r w:rsidRPr="00892FED">
        <w:t xml:space="preserve"> </w:t>
      </w:r>
    </w:p>
    <w:p w:rsidR="00AC2871" w:rsidRDefault="00AC2871" w:rsidP="00AC2871"/>
    <w:p w:rsidR="00AC2871" w:rsidRPr="00B64E69" w:rsidRDefault="00AC2871" w:rsidP="00AC2871">
      <w:r w:rsidRPr="00B00325">
        <w:rPr>
          <w:b/>
        </w:rPr>
        <w:t>AND WHEREAS</w:t>
      </w:r>
      <w:r w:rsidRPr="00892FED">
        <w:t xml:space="preserve"> the advertising and discretionary use notices were posted with no objections received by the deadline date </w:t>
      </w:r>
      <w:r w:rsidRPr="008C7D6C">
        <w:t>of</w:t>
      </w:r>
      <w:r>
        <w:t xml:space="preserve"> September 24</w:t>
      </w:r>
      <w:r w:rsidRPr="000D2FBD">
        <w:rPr>
          <w:vertAlign w:val="superscript"/>
        </w:rPr>
        <w:t>th</w:t>
      </w:r>
      <w:r>
        <w:t>,</w:t>
      </w:r>
      <w:r w:rsidRPr="008C7D6C">
        <w:t xml:space="preserve"> 2014</w:t>
      </w:r>
      <w:r w:rsidRPr="00892FED">
        <w:t xml:space="preserve"> and it meets all of the Town of Gander’s Development Regulations</w:t>
      </w:r>
      <w:r>
        <w:t>.</w:t>
      </w:r>
    </w:p>
    <w:p w:rsidR="00AC2871" w:rsidRDefault="00AC2871" w:rsidP="00AC2871"/>
    <w:p w:rsidR="00B20290" w:rsidRPr="00C04EEC" w:rsidRDefault="00AB6DA2" w:rsidP="00AB6DA2">
      <w:pPr>
        <w:rPr>
          <w:b/>
          <w:sz w:val="26"/>
          <w:szCs w:val="26"/>
        </w:rPr>
      </w:pPr>
      <w:r w:rsidRPr="00C04EEC">
        <w:rPr>
          <w:b/>
          <w:sz w:val="26"/>
          <w:szCs w:val="26"/>
        </w:rPr>
        <w:t>Motion #14-213</w:t>
      </w:r>
    </w:p>
    <w:p w:rsidR="00C04EEC" w:rsidRPr="00C04EEC" w:rsidRDefault="00C04EEC" w:rsidP="00AB6DA2">
      <w:pPr>
        <w:rPr>
          <w:b/>
          <w:sz w:val="26"/>
          <w:szCs w:val="26"/>
        </w:rPr>
      </w:pPr>
      <w:r w:rsidRPr="00C04EEC">
        <w:rPr>
          <w:b/>
          <w:sz w:val="26"/>
          <w:szCs w:val="26"/>
        </w:rPr>
        <w:t xml:space="preserve">HBB Application – 4 </w:t>
      </w:r>
      <w:proofErr w:type="spellStart"/>
      <w:r w:rsidRPr="00C04EEC">
        <w:rPr>
          <w:b/>
          <w:sz w:val="26"/>
          <w:szCs w:val="26"/>
        </w:rPr>
        <w:t>Cayley</w:t>
      </w:r>
      <w:proofErr w:type="spellEnd"/>
      <w:r w:rsidRPr="00C04EEC">
        <w:rPr>
          <w:b/>
          <w:sz w:val="26"/>
          <w:szCs w:val="26"/>
        </w:rPr>
        <w:t xml:space="preserve"> Place</w:t>
      </w:r>
    </w:p>
    <w:p w:rsidR="00B20290" w:rsidRDefault="00B20290" w:rsidP="00AC2871"/>
    <w:p w:rsidR="00AC2871" w:rsidRDefault="00C04EEC" w:rsidP="00AC2871">
      <w:r>
        <w:t xml:space="preserve">Moved by </w:t>
      </w:r>
      <w:proofErr w:type="spellStart"/>
      <w:r>
        <w:t>Councillor</w:t>
      </w:r>
      <w:proofErr w:type="spellEnd"/>
      <w:r>
        <w:t xml:space="preserve"> Dove and seconded by </w:t>
      </w:r>
      <w:proofErr w:type="spellStart"/>
      <w:r>
        <w:t>Councillor</w:t>
      </w:r>
      <w:proofErr w:type="spellEnd"/>
      <w:r>
        <w:t xml:space="preserve"> Parrott</w:t>
      </w:r>
      <w:r w:rsidR="00AC2871">
        <w:t xml:space="preserve"> that </w:t>
      </w:r>
      <w:proofErr w:type="spellStart"/>
      <w:r w:rsidR="00AC2871">
        <w:t>LifeMADRS</w:t>
      </w:r>
      <w:proofErr w:type="spellEnd"/>
      <w:r w:rsidR="00AC2871" w:rsidRPr="00892FED">
        <w:t xml:space="preserve"> be permitted to operate </w:t>
      </w:r>
      <w:r w:rsidR="00AC2871">
        <w:t>a</w:t>
      </w:r>
      <w:r w:rsidR="00AC2871" w:rsidRPr="00291581">
        <w:t xml:space="preserve"> </w:t>
      </w:r>
      <w:r w:rsidR="00AC2871">
        <w:t xml:space="preserve">mobile business delivering off-site first aid &amp; OH&amp;S training courses from 4 </w:t>
      </w:r>
      <w:proofErr w:type="spellStart"/>
      <w:r w:rsidR="00AC2871">
        <w:t>Cayley</w:t>
      </w:r>
      <w:proofErr w:type="spellEnd"/>
      <w:r w:rsidR="00AC2871">
        <w:t xml:space="preserve"> Place.</w:t>
      </w:r>
    </w:p>
    <w:p w:rsidR="00C04EEC" w:rsidRDefault="00C04EEC" w:rsidP="00AC2871"/>
    <w:p w:rsidR="00C04EEC" w:rsidRDefault="00C04EEC" w:rsidP="00AC2871">
      <w:r>
        <w:tab/>
      </w:r>
      <w:r>
        <w:tab/>
        <w:t xml:space="preserve">In </w:t>
      </w:r>
      <w:proofErr w:type="spellStart"/>
      <w:r>
        <w:t>Favour</w:t>
      </w:r>
      <w:proofErr w:type="spellEnd"/>
      <w:r>
        <w:t>:</w:t>
      </w:r>
      <w:r>
        <w:tab/>
        <w:t>6</w:t>
      </w:r>
      <w:r>
        <w:tab/>
        <w:t>Opposing:</w:t>
      </w:r>
      <w:r>
        <w:tab/>
        <w:t>0</w:t>
      </w:r>
    </w:p>
    <w:p w:rsidR="00C04EEC" w:rsidRDefault="00C04EEC" w:rsidP="00AC2871"/>
    <w:p w:rsidR="00C04EEC" w:rsidRDefault="00C04EEC" w:rsidP="00AC2871">
      <w:r w:rsidRPr="00C04EEC">
        <w:rPr>
          <w:b/>
        </w:rPr>
        <w:t>Decision:</w:t>
      </w:r>
      <w:r>
        <w:tab/>
        <w:t>Motion carried.</w:t>
      </w:r>
    </w:p>
    <w:p w:rsidR="00AC2871" w:rsidRDefault="00AC2871" w:rsidP="00AC2871"/>
    <w:p w:rsidR="00AC2871" w:rsidRDefault="00AC2871" w:rsidP="00AC2871"/>
    <w:p w:rsidR="00AC2871" w:rsidRDefault="00AC2871" w:rsidP="00AC2871">
      <w:pPr>
        <w:rPr>
          <w:b/>
          <w:sz w:val="28"/>
          <w:szCs w:val="28"/>
        </w:rPr>
      </w:pPr>
      <w:r>
        <w:rPr>
          <w:b/>
          <w:sz w:val="28"/>
          <w:szCs w:val="28"/>
        </w:rPr>
        <w:t>Request from Tombolo Multicultural Festival of NL</w:t>
      </w:r>
    </w:p>
    <w:p w:rsidR="00AC2871" w:rsidRDefault="00AC2871" w:rsidP="00AC2871"/>
    <w:p w:rsidR="00AC2871" w:rsidRDefault="00AC2871" w:rsidP="00AC2871">
      <w:r>
        <w:t>The Committee received a request from the Executive Director of the Tombolo Multicultural Festival of NL (TMFNL). They have requested Councils support to organize and host their 2015 Festival in Gander.  TMFNL is requesting support from the Town of Gander through:</w:t>
      </w:r>
    </w:p>
    <w:p w:rsidR="00AC2871" w:rsidRDefault="00AC2871" w:rsidP="00AC2871"/>
    <w:p w:rsidR="00AC2871" w:rsidRPr="00782F44" w:rsidRDefault="00AC2871" w:rsidP="00AC2871">
      <w:pPr>
        <w:pStyle w:val="ListParagraph"/>
        <w:numPr>
          <w:ilvl w:val="0"/>
          <w:numId w:val="38"/>
        </w:numPr>
        <w:rPr>
          <w:rFonts w:eastAsia="Times New Roman"/>
        </w:rPr>
      </w:pPr>
      <w:r w:rsidRPr="00782F44">
        <w:rPr>
          <w:rFonts w:eastAsia="Times New Roman"/>
        </w:rPr>
        <w:t>One person from the Town of Gander to be on the local Planning/Organizing Committee</w:t>
      </w:r>
    </w:p>
    <w:p w:rsidR="00AC2871" w:rsidRPr="00782F44" w:rsidRDefault="00AC2871" w:rsidP="00AC2871">
      <w:pPr>
        <w:pStyle w:val="ListParagraph"/>
        <w:numPr>
          <w:ilvl w:val="0"/>
          <w:numId w:val="38"/>
        </w:numPr>
        <w:rPr>
          <w:rFonts w:eastAsia="Times New Roman"/>
        </w:rPr>
      </w:pPr>
      <w:r>
        <w:rPr>
          <w:rFonts w:eastAsia="Times New Roman"/>
        </w:rPr>
        <w:t xml:space="preserve">Provide venue for </w:t>
      </w:r>
      <w:r w:rsidRPr="00782F44">
        <w:rPr>
          <w:rFonts w:eastAsia="Times New Roman"/>
        </w:rPr>
        <w:t>occasional Committee meetings</w:t>
      </w:r>
    </w:p>
    <w:p w:rsidR="00AC2871" w:rsidRPr="00782F44" w:rsidRDefault="00AC2871" w:rsidP="00AC2871">
      <w:pPr>
        <w:pStyle w:val="ListParagraph"/>
        <w:numPr>
          <w:ilvl w:val="0"/>
          <w:numId w:val="38"/>
        </w:numPr>
      </w:pPr>
      <w:r w:rsidRPr="00782F44">
        <w:rPr>
          <w:rFonts w:eastAsia="Times New Roman"/>
        </w:rPr>
        <w:t>Assist with promoting/advertising the event through the Town's website, Community Newsletter/Bulletin, Facebook, Twitter</w:t>
      </w:r>
    </w:p>
    <w:p w:rsidR="00AC2871" w:rsidRDefault="00AC2871" w:rsidP="00AC2871"/>
    <w:p w:rsidR="00AC2871" w:rsidRDefault="00AC2871" w:rsidP="00AC2871">
      <w:r>
        <w:t>The Committee feels that hosting this event will contribute to the diversity of the community and is an excellent way to introduce residents to new cultures and traditions.</w:t>
      </w:r>
    </w:p>
    <w:p w:rsidR="00C04EEC" w:rsidRDefault="00C04EEC" w:rsidP="00AC2871"/>
    <w:p w:rsidR="00AC2871" w:rsidRDefault="00AC2871" w:rsidP="00AC2871">
      <w:r>
        <w:t>The Committee recommends supporting this request.</w:t>
      </w:r>
    </w:p>
    <w:p w:rsidR="00C04EEC" w:rsidRDefault="00C04EEC" w:rsidP="00AC2871"/>
    <w:p w:rsidR="00C04EEC" w:rsidRDefault="00C04EEC" w:rsidP="00AC2871"/>
    <w:p w:rsidR="00C04EEC" w:rsidRDefault="00C04EEC" w:rsidP="00AC2871"/>
    <w:p w:rsidR="00C04EEC" w:rsidRDefault="00C04EEC" w:rsidP="00AC2871"/>
    <w:p w:rsidR="00C04EEC" w:rsidRDefault="00C04EEC" w:rsidP="00AC2871"/>
    <w:p w:rsidR="00AC2871" w:rsidRDefault="00AC2871" w:rsidP="00AC2871">
      <w:pPr>
        <w:rPr>
          <w:b/>
          <w:sz w:val="28"/>
          <w:szCs w:val="28"/>
        </w:rPr>
      </w:pPr>
      <w:r w:rsidRPr="003F29C5">
        <w:rPr>
          <w:b/>
          <w:sz w:val="28"/>
          <w:szCs w:val="28"/>
        </w:rPr>
        <w:lastRenderedPageBreak/>
        <w:t>Invitation to NLHC’s Stakeholder Information Session</w:t>
      </w:r>
    </w:p>
    <w:p w:rsidR="00AC2871" w:rsidRDefault="00AC2871" w:rsidP="00AC2871">
      <w:pPr>
        <w:rPr>
          <w:b/>
          <w:sz w:val="28"/>
          <w:szCs w:val="28"/>
        </w:rPr>
      </w:pPr>
    </w:p>
    <w:p w:rsidR="00AC2871" w:rsidRDefault="00AC2871" w:rsidP="00AC2871">
      <w:r>
        <w:t>The Committee received an invitation to NLHC’s stakeholder input session on Friday, October 17</w:t>
      </w:r>
      <w:r w:rsidRPr="00D22CC2">
        <w:rPr>
          <w:vertAlign w:val="superscript"/>
        </w:rPr>
        <w:t>th</w:t>
      </w:r>
      <w:r>
        <w:t>, 2014 in Grand Falls-Windsor.  They are seeking input for year 7 of their 10 year plan to address current and future social housing needs of the Province.</w:t>
      </w:r>
    </w:p>
    <w:p w:rsidR="00AC2871" w:rsidRDefault="00AC2871" w:rsidP="00AC2871"/>
    <w:p w:rsidR="00AC2871" w:rsidRPr="00D22CC2" w:rsidRDefault="00AC2871" w:rsidP="00AC2871">
      <w:r>
        <w:t>The Committee requested that a staff member attend.</w:t>
      </w:r>
    </w:p>
    <w:p w:rsidR="00AC2871" w:rsidRDefault="00AC2871" w:rsidP="00AC2871">
      <w:pPr>
        <w:rPr>
          <w:b/>
          <w:sz w:val="28"/>
          <w:szCs w:val="28"/>
        </w:rPr>
      </w:pPr>
    </w:p>
    <w:p w:rsidR="00AC2871" w:rsidRDefault="00AC2871" w:rsidP="00AC2871">
      <w:pPr>
        <w:rPr>
          <w:b/>
          <w:sz w:val="28"/>
          <w:szCs w:val="28"/>
        </w:rPr>
      </w:pPr>
      <w:r>
        <w:rPr>
          <w:b/>
          <w:sz w:val="28"/>
          <w:szCs w:val="28"/>
        </w:rPr>
        <w:t>Request for Sponsorship: Central Health Physician Christmas Social</w:t>
      </w:r>
    </w:p>
    <w:p w:rsidR="00AC2871" w:rsidRDefault="00AC2871" w:rsidP="00AC2871">
      <w:pPr>
        <w:rPr>
          <w:b/>
          <w:sz w:val="28"/>
          <w:szCs w:val="28"/>
        </w:rPr>
      </w:pPr>
    </w:p>
    <w:p w:rsidR="00AC2871" w:rsidRDefault="00AC2871" w:rsidP="00AC2871">
      <w:r>
        <w:t>The Committee reviewed a request from Central Health to provide support in hosting a physician Christmas social. This event would be attended by approximately 30 people including rotating physicians, local physicians/locums, doctors completing their residency and representatives from Central Health.</w:t>
      </w:r>
    </w:p>
    <w:p w:rsidR="00AC2871" w:rsidRDefault="00AC2871" w:rsidP="00AC2871"/>
    <w:p w:rsidR="00AC2871" w:rsidRDefault="00AC2871" w:rsidP="00AC2871">
      <w:r>
        <w:t>The Committee thought this would be a great idea if it would assist with physician recruitment and retention.  They advised staff to do further research and provide a recommendation at the next Committee meeting.</w:t>
      </w:r>
    </w:p>
    <w:p w:rsidR="00237B29" w:rsidRDefault="00237B29" w:rsidP="004C3DE6">
      <w:pPr>
        <w:rPr>
          <w:b/>
          <w:sz w:val="28"/>
          <w:szCs w:val="28"/>
        </w:rPr>
      </w:pPr>
    </w:p>
    <w:p w:rsidR="00BC6DD1" w:rsidRDefault="00F06915" w:rsidP="00BC6DD1">
      <w:pPr>
        <w:pStyle w:val="Heading3"/>
      </w:pPr>
      <w:r>
        <w:t>E</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474873" w:rsidRDefault="00BC6DD1" w:rsidP="00BC6DD1">
      <w:r>
        <w:t>The Tourism</w:t>
      </w:r>
      <w:r w:rsidR="00C6475A">
        <w:t xml:space="preserve"> Committee meeting was held on</w:t>
      </w:r>
      <w:r w:rsidR="00C04EEC">
        <w:t xml:space="preserve"> October 7</w:t>
      </w:r>
      <w:r w:rsidR="00CD0F73">
        <w:t>,</w:t>
      </w:r>
      <w:r w:rsidR="00455D37">
        <w:t xml:space="preserve"> 201</w:t>
      </w:r>
      <w:r w:rsidR="003F5133">
        <w:t>4</w:t>
      </w:r>
      <w:r>
        <w:t>.  The meeting was chaired by</w:t>
      </w:r>
      <w:r w:rsidR="00237B29">
        <w:t xml:space="preserve"> B. Dove, </w:t>
      </w:r>
      <w:proofErr w:type="spellStart"/>
      <w:r w:rsidR="00237B29">
        <w:t>Councillor</w:t>
      </w:r>
      <w:proofErr w:type="spellEnd"/>
      <w:r>
        <w:t>.  Other members present included:</w:t>
      </w:r>
      <w:r w:rsidR="00237B29" w:rsidRPr="00237B29">
        <w:t xml:space="preserve"> </w:t>
      </w:r>
      <w:r w:rsidR="00237B29">
        <w:t>C. Abbott, Deputy Mayor;</w:t>
      </w:r>
      <w:r w:rsidR="00DE1A97">
        <w:t xml:space="preserve"> </w:t>
      </w:r>
      <w:r w:rsidR="00237B29">
        <w:t xml:space="preserve">S. </w:t>
      </w:r>
      <w:proofErr w:type="spellStart"/>
      <w:r w:rsidR="00237B29">
        <w:t>McBreairty</w:t>
      </w:r>
      <w:proofErr w:type="spellEnd"/>
      <w:r w:rsidR="00474873">
        <w:t xml:space="preserve">, </w:t>
      </w:r>
      <w:proofErr w:type="spellStart"/>
      <w:r w:rsidR="00474873">
        <w:t>Councillor</w:t>
      </w:r>
      <w:proofErr w:type="spellEnd"/>
      <w:r w:rsidR="00474873">
        <w:t>;</w:t>
      </w:r>
      <w:r w:rsidR="00237B29">
        <w:t xml:space="preserve"> </w:t>
      </w:r>
      <w:r w:rsidR="00C04EEC">
        <w:t xml:space="preserve">C. Elliott, Mayor; </w:t>
      </w:r>
      <w:r w:rsidR="00A512BB">
        <w:t>K. Scev</w:t>
      </w:r>
      <w:r w:rsidR="0007267C">
        <w:t>iour, Special Event Coordinator</w:t>
      </w:r>
      <w:r w:rsidR="00237B29">
        <w:t>.</w:t>
      </w:r>
    </w:p>
    <w:p w:rsidR="00237B29" w:rsidRDefault="00237B29" w:rsidP="00BC6DD1">
      <w:pPr>
        <w:jc w:val="left"/>
      </w:pPr>
    </w:p>
    <w:p w:rsidR="00701ECB" w:rsidRDefault="00BC6DD1" w:rsidP="00BC6DD1">
      <w:pPr>
        <w:jc w:val="left"/>
      </w:pPr>
      <w:r>
        <w:t>The following items were discussed:</w:t>
      </w:r>
    </w:p>
    <w:p w:rsidR="008D75FD" w:rsidRDefault="008D75FD" w:rsidP="00BC6DD1">
      <w:pPr>
        <w:jc w:val="left"/>
      </w:pPr>
    </w:p>
    <w:p w:rsidR="00ED278F" w:rsidRDefault="00ED278F" w:rsidP="00ED278F">
      <w:pPr>
        <w:rPr>
          <w:b/>
          <w:sz w:val="28"/>
          <w:szCs w:val="28"/>
        </w:rPr>
      </w:pPr>
      <w:r w:rsidRPr="00216CA0">
        <w:rPr>
          <w:b/>
          <w:sz w:val="28"/>
          <w:szCs w:val="28"/>
        </w:rPr>
        <w:t>Destination Gander</w:t>
      </w:r>
    </w:p>
    <w:p w:rsidR="00ED278F" w:rsidRDefault="00ED278F" w:rsidP="00ED278F"/>
    <w:p w:rsidR="00ED278F" w:rsidRDefault="00ED278F" w:rsidP="00ED278F">
      <w:r>
        <w:t xml:space="preserve">A representative from Destination Gander met with the Committee and gave an update on their quarterly activities including the Downhome Expo in St. John’s, sponsoring the Ride for Sight parking lot entertainment, hosting the  2014 Under 18 Men's Canadian Fast Pitch Championships and Quad-a- </w:t>
      </w:r>
      <w:proofErr w:type="spellStart"/>
      <w:r>
        <w:t>Palooza</w:t>
      </w:r>
      <w:proofErr w:type="spellEnd"/>
      <w:r>
        <w:t>.</w:t>
      </w:r>
    </w:p>
    <w:p w:rsidR="00ED278F" w:rsidRDefault="00ED278F" w:rsidP="00ED278F"/>
    <w:p w:rsidR="00ED278F" w:rsidRPr="002A743D" w:rsidRDefault="00ED278F" w:rsidP="00ED278F">
      <w:r w:rsidRPr="002A743D">
        <w:t>Mayor Elliott joined the Committee meeting at 3:45pm.</w:t>
      </w:r>
    </w:p>
    <w:p w:rsidR="00ED278F" w:rsidRDefault="00ED278F" w:rsidP="00ED278F"/>
    <w:p w:rsidR="00ED278F" w:rsidRDefault="00ED278F" w:rsidP="00ED278F">
      <w:r>
        <w:t>Mr. Abbott felt attending the Downhome Expo was a great opportunity to advertise Gander and the events we host including the Festival of Flight and Quad-a-</w:t>
      </w:r>
      <w:proofErr w:type="spellStart"/>
      <w:r>
        <w:t>Palooza</w:t>
      </w:r>
      <w:proofErr w:type="spellEnd"/>
      <w:r>
        <w:t xml:space="preserve">.   </w:t>
      </w:r>
    </w:p>
    <w:p w:rsidR="00ED278F" w:rsidRDefault="00ED278F" w:rsidP="00ED278F"/>
    <w:p w:rsidR="00ED278F" w:rsidRDefault="00ED278F" w:rsidP="00ED278F"/>
    <w:p w:rsidR="00ED278F" w:rsidRDefault="00ED278F" w:rsidP="00ED278F">
      <w:r>
        <w:lastRenderedPageBreak/>
        <w:t>He also stated that the 2014 Under 18’s Men’s teams were extremely happy with the field conditions and the hosting of their event in Gander and that approximately $300,000 worth of economic activity was generated by the Tournament. The Town also received excellent exposure as the games were streamed live by Bell Aliant. The potential to host more tournaments of this caliber is high and Destination Gander would like to work closer with the Town to seek opportunities for infrastructure funding.</w:t>
      </w:r>
    </w:p>
    <w:p w:rsidR="00ED278F" w:rsidRDefault="00ED278F" w:rsidP="00ED278F"/>
    <w:p w:rsidR="00ED278F" w:rsidRDefault="00ED278F" w:rsidP="00ED278F">
      <w:r>
        <w:t>Quad-a-</w:t>
      </w:r>
      <w:proofErr w:type="spellStart"/>
      <w:r>
        <w:t>Palooza</w:t>
      </w:r>
      <w:proofErr w:type="spellEnd"/>
      <w:r>
        <w:t xml:space="preserve"> was well attended with over 400 participants taking part in the guided tours and activities offered.  The organizing committee can see enormous potential for motorsport events and would like to meet with the Tourism Committee to discuss concerns they have regarding the trail system and to ask the Town to provide more assistance in the form of heavy equipment manpower for the event. The Committee will invite members of the Quad-a-</w:t>
      </w:r>
      <w:proofErr w:type="spellStart"/>
      <w:r>
        <w:t>Palooza</w:t>
      </w:r>
      <w:proofErr w:type="spellEnd"/>
      <w:r>
        <w:t xml:space="preserve"> organizing committee to the next Tourism Meeting and asked Mr. Abbott to submit a request in writing for more manpower assistance so that it can be discussed during the budget process as it has financial implications.</w:t>
      </w:r>
    </w:p>
    <w:p w:rsidR="00ED278F" w:rsidRDefault="00ED278F" w:rsidP="00ED278F"/>
    <w:p w:rsidR="00ED278F" w:rsidRPr="002A743D" w:rsidRDefault="00ED278F" w:rsidP="00ED278F">
      <w:r w:rsidRPr="002A743D">
        <w:t>Mayor Elliott &amp; Mr. Abbott left the Committee meeting at 4:10 pm.</w:t>
      </w:r>
    </w:p>
    <w:p w:rsidR="00ED278F" w:rsidRDefault="00ED278F" w:rsidP="00ED278F">
      <w:pPr>
        <w:rPr>
          <w:b/>
          <w:i/>
        </w:rPr>
      </w:pPr>
    </w:p>
    <w:p w:rsidR="00ED278F" w:rsidRDefault="00ED278F" w:rsidP="00ED278F">
      <w:pPr>
        <w:rPr>
          <w:b/>
          <w:sz w:val="28"/>
          <w:szCs w:val="28"/>
        </w:rPr>
      </w:pPr>
      <w:r w:rsidRPr="00216CA0">
        <w:rPr>
          <w:b/>
          <w:sz w:val="28"/>
          <w:szCs w:val="28"/>
        </w:rPr>
        <w:t xml:space="preserve">Bonfire Night </w:t>
      </w:r>
    </w:p>
    <w:p w:rsidR="00ED278F" w:rsidRPr="00ED7F7D" w:rsidRDefault="00ED278F" w:rsidP="00ED278F">
      <w:pPr>
        <w:rPr>
          <w:b/>
        </w:rPr>
      </w:pPr>
    </w:p>
    <w:p w:rsidR="00ED278F" w:rsidRDefault="00ED278F" w:rsidP="00ED278F">
      <w:r w:rsidRPr="00216CA0">
        <w:t xml:space="preserve">The Town of Gander normally hosts a community bonfire on November 5th at the Raynham Field off Magee Road. Due to the ongoing construction taking place in this area, the Event Coordinator is working with Municipal Works to see where the contractors will be working and if the bonfire </w:t>
      </w:r>
      <w:r>
        <w:t>can</w:t>
      </w:r>
      <w:r w:rsidRPr="00216CA0">
        <w:t xml:space="preserve"> go ahead in that area</w:t>
      </w:r>
      <w:r>
        <w:t>.</w:t>
      </w:r>
      <w:r w:rsidRPr="00216CA0">
        <w:t xml:space="preserve"> </w:t>
      </w:r>
      <w:r>
        <w:t xml:space="preserve">Municipal Enforcement and Gander Fire Rescue </w:t>
      </w:r>
      <w:r w:rsidRPr="00216CA0">
        <w:t xml:space="preserve">will </w:t>
      </w:r>
      <w:r>
        <w:t>be asked to review the site and provide their thoughts on holding Bonfire Night there this year</w:t>
      </w:r>
      <w:r w:rsidRPr="00216CA0">
        <w:t>. The Event Coordinator will update the Committee as soon as the information is obtained.</w:t>
      </w:r>
    </w:p>
    <w:p w:rsidR="00ED278F" w:rsidRDefault="00ED278F" w:rsidP="00ED278F"/>
    <w:p w:rsidR="00ED278F" w:rsidRDefault="00ED278F" w:rsidP="00ED278F">
      <w:proofErr w:type="spellStart"/>
      <w:r>
        <w:t>Councillor</w:t>
      </w:r>
      <w:proofErr w:type="spellEnd"/>
      <w:r>
        <w:t xml:space="preserve"> Lorenzen left the Council meeting due to conflict of interest.</w:t>
      </w:r>
    </w:p>
    <w:p w:rsidR="00ED278F" w:rsidRDefault="00ED278F" w:rsidP="00ED278F"/>
    <w:p w:rsidR="00ED278F" w:rsidRDefault="00ED278F" w:rsidP="00ED278F">
      <w:pPr>
        <w:rPr>
          <w:b/>
          <w:sz w:val="28"/>
          <w:szCs w:val="28"/>
        </w:rPr>
      </w:pPr>
      <w:r w:rsidRPr="00216CA0">
        <w:rPr>
          <w:b/>
          <w:sz w:val="28"/>
          <w:szCs w:val="28"/>
        </w:rPr>
        <w:t>Cobb’s Pond Recreation Activity</w:t>
      </w:r>
    </w:p>
    <w:p w:rsidR="00ED278F" w:rsidRPr="00ED7F7D" w:rsidRDefault="00ED278F" w:rsidP="00ED278F">
      <w:pPr>
        <w:rPr>
          <w:b/>
        </w:rPr>
      </w:pPr>
    </w:p>
    <w:p w:rsidR="00ED278F" w:rsidRDefault="00ED278F" w:rsidP="00ED278F">
      <w:r w:rsidRPr="00216CA0">
        <w:t xml:space="preserve">A letter was received from Sideways Motorsports requesting the use of Cobb’s Pond to host a snowmobile drag racing event in February 2015, </w:t>
      </w:r>
      <w:r>
        <w:t xml:space="preserve">exact </w:t>
      </w:r>
      <w:r w:rsidRPr="00216CA0">
        <w:t>dates to be confirmed. The Committee agreed to the use of Cobb’s Pond for this event</w:t>
      </w:r>
      <w:r>
        <w:t>;</w:t>
      </w:r>
      <w:r w:rsidRPr="00216CA0">
        <w:t xml:space="preserve"> however, they will ask the organizers to have a plan in place should a snowmobile fall through the ice as Cobb’s is a protected area and there could be environmental concerns.  The Event Coordinator will also check with Sideways Motorsports to ensure the liability insurance protects spectators and participants.</w:t>
      </w:r>
    </w:p>
    <w:p w:rsidR="00C04EEC" w:rsidRDefault="00C04EEC" w:rsidP="00BC6DD1">
      <w:pPr>
        <w:jc w:val="left"/>
      </w:pPr>
    </w:p>
    <w:p w:rsidR="00ED278F" w:rsidRDefault="00ED278F" w:rsidP="00BC6DD1">
      <w:pPr>
        <w:jc w:val="left"/>
      </w:pPr>
      <w:proofErr w:type="spellStart"/>
      <w:r>
        <w:t>Councillor</w:t>
      </w:r>
      <w:proofErr w:type="spellEnd"/>
      <w:r>
        <w:t xml:space="preserve"> Lorenzen returned to the Council meeting.</w:t>
      </w:r>
    </w:p>
    <w:p w:rsidR="00ED278F" w:rsidRDefault="00ED278F" w:rsidP="00BC6DD1">
      <w:pPr>
        <w:jc w:val="left"/>
      </w:pPr>
    </w:p>
    <w:p w:rsidR="00ED278F" w:rsidRDefault="00ED278F" w:rsidP="00BC6DD1">
      <w:pPr>
        <w:jc w:val="left"/>
      </w:pPr>
    </w:p>
    <w:p w:rsidR="00ED278F" w:rsidRDefault="00ED278F" w:rsidP="00BC6DD1">
      <w:pPr>
        <w:jc w:val="left"/>
      </w:pPr>
    </w:p>
    <w:p w:rsidR="00C04EEC" w:rsidRDefault="00C04EEC" w:rsidP="00BC6DD1">
      <w:pPr>
        <w:jc w:val="left"/>
      </w:pPr>
    </w:p>
    <w:p w:rsidR="00BC6DD1" w:rsidRDefault="00C04EEC" w:rsidP="00BC6DD1">
      <w:pPr>
        <w:pStyle w:val="Heading3"/>
      </w:pPr>
      <w:r>
        <w:lastRenderedPageBreak/>
        <w:t>F</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801E56" w:rsidRDefault="00BC6DD1" w:rsidP="00BC6DD1">
      <w:r>
        <w:t>The Municipal Works &amp;</w:t>
      </w:r>
      <w:r w:rsidR="007B0FEC">
        <w:t xml:space="preserve"> Services Committee was held on October 8</w:t>
      </w:r>
      <w:r w:rsidR="00C26941">
        <w:t>,</w:t>
      </w:r>
      <w:r w:rsidR="001461BC">
        <w:t xml:space="preserve"> 201</w:t>
      </w:r>
      <w:r w:rsidR="008F379C">
        <w:t>4</w:t>
      </w:r>
      <w:r w:rsidR="00EC4ACB">
        <w:t xml:space="preserve">.  The meeting was chaired by </w:t>
      </w:r>
      <w:r w:rsidR="00045695">
        <w:t>G. Parrott</w:t>
      </w:r>
      <w:r>
        <w:t>, Councillor.  Other members present included:</w:t>
      </w:r>
      <w:r w:rsidR="000A182A">
        <w:t xml:space="preserve"> </w:t>
      </w:r>
      <w:r w:rsidR="0084797D">
        <w:t>R. Anstey</w:t>
      </w:r>
      <w:r w:rsidR="005616D3">
        <w:t>, Councillor;</w:t>
      </w:r>
      <w:r w:rsidR="00DB467D">
        <w:t xml:space="preserve"> </w:t>
      </w:r>
      <w:r w:rsidR="00801E56">
        <w:t xml:space="preserve">W. Lorenzen, Councillor; </w:t>
      </w:r>
      <w:r>
        <w:t>J. Blackwood, Directo</w:t>
      </w:r>
      <w:r w:rsidR="007E1B0E">
        <w:t>r of Municipal Works &amp; Services</w:t>
      </w:r>
      <w:r w:rsidR="009836E4">
        <w:t>; J. Boland, Planning and Control Technician.</w:t>
      </w:r>
    </w:p>
    <w:p w:rsidR="009D6A15" w:rsidRDefault="009D6A15" w:rsidP="00BC6DD1"/>
    <w:p w:rsidR="002B43D8" w:rsidRDefault="002B43D8" w:rsidP="002B43D8">
      <w:r>
        <w:t>The following items were discussed:</w:t>
      </w:r>
    </w:p>
    <w:p w:rsidR="004D5BED" w:rsidRDefault="004D5BED" w:rsidP="002B43D8"/>
    <w:p w:rsidR="004D5BED" w:rsidRDefault="004D5BED" w:rsidP="002B43D8">
      <w:r>
        <w:t>Delegation:</w:t>
      </w:r>
      <w:r>
        <w:tab/>
        <w:t>J. Rogers, J. Hinchey - Residents</w:t>
      </w:r>
    </w:p>
    <w:p w:rsidR="007B0FEC" w:rsidRDefault="007B0FEC" w:rsidP="002B43D8"/>
    <w:p w:rsidR="007B0FEC" w:rsidRDefault="007B0FEC" w:rsidP="007B0FEC">
      <w:pPr>
        <w:rPr>
          <w:b/>
          <w:sz w:val="28"/>
          <w:szCs w:val="28"/>
        </w:rPr>
      </w:pPr>
      <w:r>
        <w:rPr>
          <w:b/>
          <w:sz w:val="28"/>
          <w:szCs w:val="28"/>
        </w:rPr>
        <w:t>Delegation – 62 Raynham Ave</w:t>
      </w:r>
    </w:p>
    <w:p w:rsidR="007B0FEC" w:rsidRDefault="007B0FEC" w:rsidP="007B0FEC"/>
    <w:p w:rsidR="007B0FEC" w:rsidRDefault="007B0FEC" w:rsidP="007B0FEC">
      <w:r>
        <w:t xml:space="preserve">The Committee met with the owner of 62 Raynham Avenue and an associate who expressed to the Committee their disappointment with the most recent correspondence they have received regarding the denial of the request to purchase back land at that property. They inquired to the Committee as to how some residents were permitted to purchase back land while others were not granted such an opportunity. </w:t>
      </w:r>
    </w:p>
    <w:p w:rsidR="007B0FEC" w:rsidRDefault="007B0FEC" w:rsidP="007B0FEC"/>
    <w:p w:rsidR="007B0FEC" w:rsidRDefault="007B0FEC" w:rsidP="007B0FEC">
      <w:r>
        <w:t>The Committee had a lengthy discussion with the delegates explaining the origin of the land bank and how Council had attempted to square off back land in some areas of the Town. They also explained the requirements for public open space under existing development regulations and through development agreements with land developers within the Town of Gander. In addition, the Committee conveyed how residents appreciate and pay premiums for properties adjacent to open space; therefore, Council does not wish to remove this public open space if it would in any way affect neighboring properties.</w:t>
      </w:r>
    </w:p>
    <w:p w:rsidR="007B0FEC" w:rsidRDefault="007B0FEC" w:rsidP="007B0FEC"/>
    <w:p w:rsidR="007B0FEC" w:rsidRPr="002A743D" w:rsidRDefault="007B0FEC" w:rsidP="007B0FEC">
      <w:r w:rsidRPr="002A743D">
        <w:t>The delegation thanked the Committee for their time and left the meeting.</w:t>
      </w:r>
    </w:p>
    <w:p w:rsidR="007B0FEC" w:rsidRDefault="007B0FEC" w:rsidP="007B0FEC"/>
    <w:p w:rsidR="007B0FEC" w:rsidRDefault="007B0FEC" w:rsidP="007B0FEC">
      <w:r>
        <w:t>The Committee is recommending to Council that their original decision to not grant permission for the sale of back land at 62 Raynham Avenue stand as is.</w:t>
      </w:r>
    </w:p>
    <w:p w:rsidR="00C22FE8" w:rsidRDefault="00C22FE8" w:rsidP="007B0FEC"/>
    <w:p w:rsidR="00C22FE8" w:rsidRPr="00370C49" w:rsidRDefault="00C22FE8" w:rsidP="007B0FEC">
      <w:r>
        <w:t>D. O’Gorman from NL Power arrived at the Committee meeting.</w:t>
      </w:r>
    </w:p>
    <w:p w:rsidR="007B0FEC" w:rsidRDefault="007B0FEC" w:rsidP="007B0FEC"/>
    <w:p w:rsidR="007B0FEC" w:rsidRDefault="007B0FEC" w:rsidP="007B0FEC">
      <w:pPr>
        <w:rPr>
          <w:b/>
          <w:sz w:val="28"/>
          <w:szCs w:val="28"/>
        </w:rPr>
      </w:pPr>
      <w:r>
        <w:rPr>
          <w:b/>
          <w:sz w:val="28"/>
          <w:szCs w:val="28"/>
        </w:rPr>
        <w:t>Delegation – NL Power</w:t>
      </w:r>
    </w:p>
    <w:p w:rsidR="007B0FEC" w:rsidRDefault="007B0FEC" w:rsidP="007B0FEC">
      <w:pPr>
        <w:rPr>
          <w:b/>
          <w:sz w:val="28"/>
          <w:szCs w:val="28"/>
        </w:rPr>
      </w:pPr>
    </w:p>
    <w:p w:rsidR="007B0FEC" w:rsidRDefault="007B0FEC" w:rsidP="007B0FEC">
      <w:r>
        <w:t>The Committee suggested that a delegate from Newfoundland Power provide an explanation for their request to locate a three phase service pole at the front of the lot at the corner of Cooper Boulevard and Catalina Drive. The Committee had concerns with the esthetics of Cooper Boulevard and did not want a repeat of large transmission lines at the front properties as currently exists on Airport Boulevard.</w:t>
      </w:r>
    </w:p>
    <w:p w:rsidR="007B0FEC" w:rsidRPr="00546228" w:rsidRDefault="007B0FEC" w:rsidP="007B0FEC">
      <w:r>
        <w:lastRenderedPageBreak/>
        <w:t>The delegate agreed with the Committee and suggested he would review the Committee’s request to see if an alternative routing for the service pole could be located and communi</w:t>
      </w:r>
      <w:r w:rsidR="008B23BF">
        <w:t xml:space="preserve">cate this to the Supervisor of </w:t>
      </w:r>
      <w:r>
        <w:t>Municipal Works.</w:t>
      </w:r>
    </w:p>
    <w:p w:rsidR="007B0FEC" w:rsidRDefault="007B0FEC" w:rsidP="007B0FEC"/>
    <w:p w:rsidR="007B0FEC" w:rsidRDefault="007B0FEC" w:rsidP="007B0FEC">
      <w:pPr>
        <w:rPr>
          <w:b/>
          <w:sz w:val="28"/>
          <w:szCs w:val="28"/>
        </w:rPr>
      </w:pPr>
      <w:r>
        <w:rPr>
          <w:b/>
          <w:sz w:val="28"/>
          <w:szCs w:val="28"/>
        </w:rPr>
        <w:t>Invoices for Approval</w:t>
      </w:r>
    </w:p>
    <w:p w:rsidR="007B0FEC" w:rsidRDefault="007B0FEC" w:rsidP="007B0FEC">
      <w:pPr>
        <w:rPr>
          <w:b/>
          <w:sz w:val="28"/>
          <w:szCs w:val="28"/>
        </w:rPr>
      </w:pPr>
    </w:p>
    <w:p w:rsidR="007B0FEC" w:rsidRPr="001D44F0" w:rsidRDefault="007B0FEC" w:rsidP="007B0FEC">
      <w:r w:rsidRPr="001D44F0">
        <w:t>One invoice was presented from McCu</w:t>
      </w:r>
      <w:r>
        <w:t>rdy Ready M</w:t>
      </w:r>
      <w:r w:rsidRPr="001D44F0">
        <w:t xml:space="preserve">ix for the treatment of contaminated soil from a recent fuel discovery </w:t>
      </w:r>
      <w:r>
        <w:t xml:space="preserve">in the vicinity of </w:t>
      </w:r>
      <w:r w:rsidRPr="001D44F0">
        <w:t xml:space="preserve">the Municipal Works depot. </w:t>
      </w:r>
    </w:p>
    <w:p w:rsidR="007B0FEC" w:rsidRDefault="007B0FEC" w:rsidP="007B0FEC">
      <w:pPr>
        <w:rPr>
          <w:b/>
          <w:sz w:val="28"/>
          <w:szCs w:val="28"/>
        </w:rPr>
      </w:pPr>
    </w:p>
    <w:p w:rsidR="007B0FEC" w:rsidRDefault="007B0FEC" w:rsidP="007B0FEC">
      <w:r>
        <w:t>The Director advised the Committee that all goods and services have been received and met the Town’s specifications.</w:t>
      </w:r>
    </w:p>
    <w:p w:rsidR="007B0FEC" w:rsidRDefault="007B0FEC" w:rsidP="007B0FEC"/>
    <w:p w:rsidR="007B0FEC" w:rsidRPr="001D44F0" w:rsidRDefault="007B0FEC" w:rsidP="007B0FEC">
      <w:r>
        <w:t>The Committee recommends that the invoice be paid and forwards this to the Finance Committee for its consideration.</w:t>
      </w:r>
    </w:p>
    <w:p w:rsidR="007B0FEC" w:rsidRDefault="007B0FEC" w:rsidP="007B0FEC">
      <w:pPr>
        <w:rPr>
          <w:b/>
          <w:sz w:val="28"/>
          <w:szCs w:val="28"/>
        </w:rPr>
      </w:pPr>
    </w:p>
    <w:p w:rsidR="007B0FEC" w:rsidRDefault="007B0FEC" w:rsidP="007B0FEC">
      <w:pPr>
        <w:rPr>
          <w:b/>
          <w:sz w:val="28"/>
          <w:szCs w:val="28"/>
        </w:rPr>
      </w:pPr>
      <w:r>
        <w:rPr>
          <w:b/>
          <w:sz w:val="28"/>
          <w:szCs w:val="28"/>
        </w:rPr>
        <w:t>Variance 500 Gander Bay Road</w:t>
      </w:r>
    </w:p>
    <w:p w:rsidR="007B0FEC" w:rsidRDefault="007B0FEC" w:rsidP="007B0FEC">
      <w:pPr>
        <w:rPr>
          <w:b/>
          <w:sz w:val="28"/>
          <w:szCs w:val="28"/>
        </w:rPr>
      </w:pPr>
    </w:p>
    <w:p w:rsidR="007B0FEC" w:rsidRDefault="007B0FEC" w:rsidP="007B0FEC">
      <w:r>
        <w:t xml:space="preserve">The Committee reviewed the request from the owner of 500 Gander Bay Road indicating that he wishes to construct a new residential property at that address, directly behind the existing home in a phased approach over a number of years. Upon completion of the new home, the old home would be disassembled and removed from the site. </w:t>
      </w:r>
    </w:p>
    <w:p w:rsidR="007B0FEC" w:rsidRDefault="007B0FEC" w:rsidP="007B0FEC"/>
    <w:p w:rsidR="007B0FEC" w:rsidRDefault="007B0FEC" w:rsidP="007B0FEC">
      <w:r>
        <w:t>The Planning and Control Technician for the Town of Gander relayed to the Committee that the request, as presented, would meet all of the Town of Gander’s policies and planning bylaw regulations. However, he indicated that all permits, if Council were so willing to approve, would be conditional upon the removal of the existing structure since two structures could not remain on the original property.</w:t>
      </w:r>
    </w:p>
    <w:p w:rsidR="008B23BF" w:rsidRDefault="008B23BF" w:rsidP="007B0FEC"/>
    <w:p w:rsidR="008B23BF" w:rsidRPr="008B23BF" w:rsidRDefault="008B23BF" w:rsidP="007B0FEC">
      <w:pPr>
        <w:rPr>
          <w:b/>
          <w:sz w:val="26"/>
          <w:szCs w:val="26"/>
        </w:rPr>
      </w:pPr>
      <w:r w:rsidRPr="008B23BF">
        <w:rPr>
          <w:b/>
          <w:sz w:val="26"/>
          <w:szCs w:val="26"/>
        </w:rPr>
        <w:t>Motion #14-214</w:t>
      </w:r>
    </w:p>
    <w:p w:rsidR="008B23BF" w:rsidRPr="008B23BF" w:rsidRDefault="008B23BF" w:rsidP="007B0FEC">
      <w:pPr>
        <w:rPr>
          <w:b/>
          <w:sz w:val="26"/>
          <w:szCs w:val="26"/>
        </w:rPr>
      </w:pPr>
      <w:r w:rsidRPr="008B23BF">
        <w:rPr>
          <w:b/>
          <w:sz w:val="26"/>
          <w:szCs w:val="26"/>
        </w:rPr>
        <w:t>Variance 500 Gander Bay Road</w:t>
      </w:r>
    </w:p>
    <w:p w:rsidR="007B0FEC" w:rsidRDefault="007B0FEC" w:rsidP="007B0FEC"/>
    <w:p w:rsidR="007B0FEC" w:rsidRDefault="008B23BF" w:rsidP="007B0FEC">
      <w:pPr>
        <w:rPr>
          <w:b/>
          <w:sz w:val="28"/>
          <w:szCs w:val="28"/>
        </w:rPr>
      </w:pPr>
      <w:r>
        <w:t xml:space="preserve">Moved by </w:t>
      </w:r>
      <w:proofErr w:type="spellStart"/>
      <w:r>
        <w:t>Councillor</w:t>
      </w:r>
      <w:proofErr w:type="spellEnd"/>
      <w:r>
        <w:t xml:space="preserve"> Parrott and seconded by </w:t>
      </w:r>
      <w:proofErr w:type="spellStart"/>
      <w:r>
        <w:t>Councillor</w:t>
      </w:r>
      <w:proofErr w:type="spellEnd"/>
      <w:r>
        <w:t xml:space="preserve"> Lorenzen</w:t>
      </w:r>
      <w:r w:rsidR="007B0FEC">
        <w:t xml:space="preserve"> that the application from the owner of 500 Gander Bay Road, to construct a single family dwelling at that ad</w:t>
      </w:r>
      <w:r>
        <w:t>dress, be approved as submitted.</w:t>
      </w:r>
    </w:p>
    <w:p w:rsidR="007B0FEC" w:rsidRDefault="007B0FEC" w:rsidP="007B0FEC">
      <w:pPr>
        <w:rPr>
          <w:b/>
          <w:sz w:val="28"/>
          <w:szCs w:val="28"/>
        </w:rPr>
      </w:pPr>
    </w:p>
    <w:p w:rsidR="008B23BF" w:rsidRPr="008B23BF" w:rsidRDefault="008B23BF" w:rsidP="007B0FEC">
      <w:r>
        <w:rPr>
          <w:b/>
          <w:sz w:val="28"/>
          <w:szCs w:val="28"/>
        </w:rPr>
        <w:tab/>
      </w:r>
      <w:r>
        <w:rPr>
          <w:b/>
          <w:sz w:val="28"/>
          <w:szCs w:val="28"/>
        </w:rPr>
        <w:tab/>
      </w:r>
      <w:r w:rsidRPr="008B23BF">
        <w:t xml:space="preserve">In </w:t>
      </w:r>
      <w:proofErr w:type="spellStart"/>
      <w:r w:rsidRPr="008B23BF">
        <w:t>Favour</w:t>
      </w:r>
      <w:proofErr w:type="spellEnd"/>
      <w:r w:rsidRPr="008B23BF">
        <w:t>:</w:t>
      </w:r>
      <w:r w:rsidRPr="008B23BF">
        <w:tab/>
        <w:t>6</w:t>
      </w:r>
      <w:r w:rsidRPr="008B23BF">
        <w:tab/>
        <w:t>Opposing:</w:t>
      </w:r>
      <w:r w:rsidRPr="008B23BF">
        <w:tab/>
        <w:t>0</w:t>
      </w:r>
    </w:p>
    <w:p w:rsidR="008B23BF" w:rsidRPr="008B23BF" w:rsidRDefault="008B23BF" w:rsidP="007B0FEC"/>
    <w:p w:rsidR="008B23BF" w:rsidRPr="008B23BF" w:rsidRDefault="008B23BF" w:rsidP="007B0FEC">
      <w:r w:rsidRPr="008B23BF">
        <w:rPr>
          <w:b/>
        </w:rPr>
        <w:t>Decision:</w:t>
      </w:r>
      <w:r w:rsidRPr="008B23BF">
        <w:tab/>
        <w:t>Motion carried.</w:t>
      </w:r>
    </w:p>
    <w:p w:rsidR="008B23BF" w:rsidRDefault="008B23BF" w:rsidP="007B0FEC"/>
    <w:p w:rsidR="008B23BF" w:rsidRDefault="008B23BF" w:rsidP="007B0FEC"/>
    <w:p w:rsidR="008B23BF" w:rsidRPr="008B23BF" w:rsidRDefault="008B23BF" w:rsidP="007B0FEC"/>
    <w:p w:rsidR="007B0FEC" w:rsidRDefault="007B0FEC" w:rsidP="007B0FEC">
      <w:pPr>
        <w:rPr>
          <w:b/>
          <w:sz w:val="28"/>
          <w:szCs w:val="28"/>
        </w:rPr>
      </w:pPr>
    </w:p>
    <w:p w:rsidR="007B0FEC" w:rsidRDefault="00B76D58" w:rsidP="007B0FEC">
      <w:pPr>
        <w:rPr>
          <w:b/>
          <w:sz w:val="28"/>
          <w:szCs w:val="28"/>
        </w:rPr>
      </w:pPr>
      <w:r>
        <w:rPr>
          <w:b/>
          <w:sz w:val="28"/>
          <w:szCs w:val="28"/>
        </w:rPr>
        <w:lastRenderedPageBreak/>
        <w:t xml:space="preserve">117 </w:t>
      </w:r>
      <w:proofErr w:type="spellStart"/>
      <w:r>
        <w:rPr>
          <w:b/>
          <w:sz w:val="28"/>
          <w:szCs w:val="28"/>
        </w:rPr>
        <w:t>Rowsell</w:t>
      </w:r>
      <w:proofErr w:type="spellEnd"/>
      <w:r>
        <w:rPr>
          <w:b/>
          <w:sz w:val="28"/>
          <w:szCs w:val="28"/>
        </w:rPr>
        <w:t xml:space="preserve"> </w:t>
      </w:r>
      <w:r w:rsidR="007B0FEC">
        <w:rPr>
          <w:b/>
          <w:sz w:val="28"/>
          <w:szCs w:val="28"/>
        </w:rPr>
        <w:t>Boulevard – Curb at end of Driveway</w:t>
      </w:r>
    </w:p>
    <w:p w:rsidR="007B0FEC" w:rsidRDefault="007B0FEC" w:rsidP="007B0FEC">
      <w:pPr>
        <w:rPr>
          <w:b/>
          <w:sz w:val="28"/>
          <w:szCs w:val="28"/>
        </w:rPr>
      </w:pPr>
    </w:p>
    <w:p w:rsidR="007B0FEC" w:rsidRDefault="007B0FEC" w:rsidP="007B0FEC">
      <w:r>
        <w:t>The C</w:t>
      </w:r>
      <w:r w:rsidRPr="006F4852">
        <w:t xml:space="preserve">ommittee reviewed correspondence </w:t>
      </w:r>
      <w:r>
        <w:t xml:space="preserve">from the owner of 117 </w:t>
      </w:r>
      <w:proofErr w:type="spellStart"/>
      <w:r>
        <w:t>Rowsell</w:t>
      </w:r>
      <w:proofErr w:type="spellEnd"/>
      <w:r>
        <w:t xml:space="preserve"> Boulevard indicating that they were having trouble entering and exiting their driveway because of the design of the curb.  The Director advised that the design of the curb met the standards of the time, however these had changed and the new profile was less aggressive.  </w:t>
      </w:r>
    </w:p>
    <w:p w:rsidR="00DF2C31" w:rsidRDefault="00DF2C31" w:rsidP="007B0FEC"/>
    <w:p w:rsidR="00DF2C31" w:rsidRPr="00B76D58" w:rsidRDefault="00B76D58" w:rsidP="007B0FEC">
      <w:pPr>
        <w:rPr>
          <w:b/>
          <w:sz w:val="26"/>
          <w:szCs w:val="26"/>
        </w:rPr>
      </w:pPr>
      <w:r w:rsidRPr="00B76D58">
        <w:rPr>
          <w:b/>
          <w:sz w:val="26"/>
          <w:szCs w:val="26"/>
        </w:rPr>
        <w:t>Motion #14-215</w:t>
      </w:r>
    </w:p>
    <w:p w:rsidR="00B76D58" w:rsidRPr="00B76D58" w:rsidRDefault="00B76D58" w:rsidP="007B0FEC">
      <w:pPr>
        <w:rPr>
          <w:b/>
          <w:sz w:val="26"/>
          <w:szCs w:val="26"/>
        </w:rPr>
      </w:pPr>
      <w:r w:rsidRPr="00B76D58">
        <w:rPr>
          <w:b/>
          <w:sz w:val="26"/>
          <w:szCs w:val="26"/>
        </w:rPr>
        <w:t xml:space="preserve">117 </w:t>
      </w:r>
      <w:proofErr w:type="spellStart"/>
      <w:r w:rsidRPr="00B76D58">
        <w:rPr>
          <w:b/>
          <w:sz w:val="26"/>
          <w:szCs w:val="26"/>
        </w:rPr>
        <w:t>Rowsell</w:t>
      </w:r>
      <w:proofErr w:type="spellEnd"/>
      <w:r w:rsidRPr="00B76D58">
        <w:rPr>
          <w:b/>
          <w:sz w:val="26"/>
          <w:szCs w:val="26"/>
        </w:rPr>
        <w:t xml:space="preserve"> Boulevard – Curb at end of Driveway</w:t>
      </w:r>
    </w:p>
    <w:p w:rsidR="007B0FEC" w:rsidRDefault="007B0FEC" w:rsidP="007B0FEC"/>
    <w:p w:rsidR="007B0FEC" w:rsidRDefault="00B76D58" w:rsidP="007B0FEC">
      <w:r>
        <w:t xml:space="preserve">Moved by </w:t>
      </w:r>
      <w:proofErr w:type="spellStart"/>
      <w:r>
        <w:t>Councillor</w:t>
      </w:r>
      <w:proofErr w:type="spellEnd"/>
      <w:r>
        <w:t xml:space="preserve"> Parrott and seconded by </w:t>
      </w:r>
      <w:proofErr w:type="spellStart"/>
      <w:r>
        <w:t>Councillor</w:t>
      </w:r>
      <w:proofErr w:type="spellEnd"/>
      <w:r>
        <w:t xml:space="preserve"> </w:t>
      </w:r>
      <w:proofErr w:type="spellStart"/>
      <w:r>
        <w:t>McBreairty</w:t>
      </w:r>
      <w:proofErr w:type="spellEnd"/>
      <w:r w:rsidR="007B0FEC">
        <w:t xml:space="preserve"> that town staff be permitted to reshape the curb as time and resources permit at the request of a homeowner, as well as, at the cost of a homeowner on a cost recovery basis.</w:t>
      </w:r>
    </w:p>
    <w:p w:rsidR="00B76D58" w:rsidRDefault="00B76D58" w:rsidP="007B0FEC"/>
    <w:p w:rsidR="00B76D58" w:rsidRDefault="00B76D58" w:rsidP="007B0FEC">
      <w:r>
        <w:tab/>
      </w:r>
      <w:r>
        <w:tab/>
        <w:t xml:space="preserve">In </w:t>
      </w:r>
      <w:proofErr w:type="spellStart"/>
      <w:r>
        <w:t>Favour</w:t>
      </w:r>
      <w:proofErr w:type="spellEnd"/>
      <w:r>
        <w:t>:</w:t>
      </w:r>
      <w:r>
        <w:tab/>
        <w:t>6</w:t>
      </w:r>
      <w:r>
        <w:tab/>
        <w:t>Opposing:</w:t>
      </w:r>
      <w:r>
        <w:tab/>
        <w:t>0</w:t>
      </w:r>
    </w:p>
    <w:p w:rsidR="00B76D58" w:rsidRDefault="00B76D58" w:rsidP="007B0FEC"/>
    <w:p w:rsidR="00B76D58" w:rsidRPr="006F4852" w:rsidRDefault="00B76D58" w:rsidP="007B0FEC">
      <w:r w:rsidRPr="00B76D58">
        <w:rPr>
          <w:b/>
        </w:rPr>
        <w:t>Decision:</w:t>
      </w:r>
      <w:r>
        <w:tab/>
        <w:t>Motion carried.</w:t>
      </w:r>
    </w:p>
    <w:p w:rsidR="007B0FEC" w:rsidRDefault="007B0FEC" w:rsidP="007B0FEC">
      <w:pPr>
        <w:rPr>
          <w:b/>
          <w:sz w:val="28"/>
          <w:szCs w:val="28"/>
        </w:rPr>
      </w:pPr>
    </w:p>
    <w:p w:rsidR="007B0FEC" w:rsidRDefault="007B0FEC" w:rsidP="007B0FEC">
      <w:pPr>
        <w:rPr>
          <w:b/>
          <w:sz w:val="28"/>
          <w:szCs w:val="28"/>
        </w:rPr>
      </w:pPr>
      <w:r>
        <w:rPr>
          <w:b/>
          <w:sz w:val="28"/>
          <w:szCs w:val="28"/>
        </w:rPr>
        <w:t>Discretionary Notice – 13B Memorial Drive</w:t>
      </w:r>
    </w:p>
    <w:p w:rsidR="007B0FEC" w:rsidRDefault="007B0FEC" w:rsidP="007B0FEC">
      <w:pPr>
        <w:rPr>
          <w:b/>
          <w:sz w:val="28"/>
          <w:szCs w:val="28"/>
        </w:rPr>
      </w:pPr>
    </w:p>
    <w:p w:rsidR="007B0FEC" w:rsidRPr="006E6778" w:rsidRDefault="007B0FEC" w:rsidP="007B0FEC">
      <w:r>
        <w:t>The C</w:t>
      </w:r>
      <w:r w:rsidRPr="0065286B">
        <w:t>ommittee reviewed an application that had been received to keep a small nu</w:t>
      </w:r>
      <w:r>
        <w:t>mber of backyard chickens at 13B</w:t>
      </w:r>
      <w:r w:rsidRPr="0065286B">
        <w:t xml:space="preserve"> Memorial Drive.</w:t>
      </w:r>
      <w:r>
        <w:t xml:space="preserve">  It was noted that this area is zoned </w:t>
      </w:r>
      <w:r w:rsidRPr="00765B6D">
        <w:rPr>
          <w:i/>
          <w:u w:val="single"/>
        </w:rPr>
        <w:t>Residential Low</w:t>
      </w:r>
      <w:r w:rsidRPr="0065286B">
        <w:rPr>
          <w:u w:val="single"/>
        </w:rPr>
        <w:t xml:space="preserve"> </w:t>
      </w:r>
      <w:r w:rsidRPr="00765B6D">
        <w:rPr>
          <w:i/>
          <w:u w:val="single"/>
        </w:rPr>
        <w:t>Density</w:t>
      </w:r>
      <w:r>
        <w:t xml:space="preserve"> </w:t>
      </w:r>
      <w:r w:rsidRPr="00765B6D">
        <w:t>in</w:t>
      </w:r>
      <w:r w:rsidRPr="006E6778">
        <w:t xml:space="preserve"> the Gander Municipal Plan and the keeping of farm animals is</w:t>
      </w:r>
      <w:r>
        <w:t xml:space="preserve"> permitted as a discretionary use in the Town of Gander Development Regulations.</w:t>
      </w:r>
    </w:p>
    <w:p w:rsidR="007B0FEC" w:rsidRPr="0065286B" w:rsidRDefault="007B0FEC" w:rsidP="007B0FEC">
      <w:pPr>
        <w:rPr>
          <w:b/>
        </w:rPr>
      </w:pPr>
    </w:p>
    <w:p w:rsidR="007B0FEC" w:rsidRPr="0065286B" w:rsidRDefault="007B0FEC" w:rsidP="007B0FEC">
      <w:r w:rsidRPr="0065286B">
        <w:t xml:space="preserve">No objections were received by the advertised deadline and the Director advised that the application met all of the requirements for a discretionary use in a residential Low Density zone. </w:t>
      </w:r>
    </w:p>
    <w:p w:rsidR="007B0FEC" w:rsidRDefault="007B0FEC" w:rsidP="007B0FEC"/>
    <w:p w:rsidR="00C71AFB" w:rsidRPr="00C71AFB" w:rsidRDefault="00C71AFB" w:rsidP="007B0FEC">
      <w:pPr>
        <w:rPr>
          <w:b/>
          <w:sz w:val="26"/>
          <w:szCs w:val="26"/>
        </w:rPr>
      </w:pPr>
      <w:r w:rsidRPr="00C71AFB">
        <w:rPr>
          <w:b/>
          <w:sz w:val="26"/>
          <w:szCs w:val="26"/>
        </w:rPr>
        <w:t>Motion #14-216</w:t>
      </w:r>
    </w:p>
    <w:p w:rsidR="00C71AFB" w:rsidRPr="00C71AFB" w:rsidRDefault="00C71AFB" w:rsidP="007B0FEC">
      <w:pPr>
        <w:rPr>
          <w:b/>
          <w:sz w:val="26"/>
          <w:szCs w:val="26"/>
        </w:rPr>
      </w:pPr>
      <w:r w:rsidRPr="00C71AFB">
        <w:rPr>
          <w:b/>
          <w:sz w:val="26"/>
          <w:szCs w:val="26"/>
        </w:rPr>
        <w:t>Discretionary Notice – 13B Memorial Drive</w:t>
      </w:r>
    </w:p>
    <w:p w:rsidR="00C71AFB" w:rsidRPr="00C71AFB" w:rsidRDefault="00C71AFB" w:rsidP="007B0FEC">
      <w:pPr>
        <w:rPr>
          <w:b/>
          <w:sz w:val="26"/>
          <w:szCs w:val="26"/>
        </w:rPr>
      </w:pPr>
    </w:p>
    <w:p w:rsidR="007B0FEC" w:rsidRDefault="00C71AFB" w:rsidP="007B0FEC">
      <w:r>
        <w:t xml:space="preserve">Moved by </w:t>
      </w:r>
      <w:proofErr w:type="spellStart"/>
      <w:r>
        <w:t>Councillor</w:t>
      </w:r>
      <w:proofErr w:type="spellEnd"/>
      <w:r>
        <w:t xml:space="preserve"> Parrott and seconded by </w:t>
      </w:r>
      <w:proofErr w:type="spellStart"/>
      <w:r>
        <w:t>Councillor</w:t>
      </w:r>
      <w:proofErr w:type="spellEnd"/>
      <w:r>
        <w:t xml:space="preserve"> Lorenzen</w:t>
      </w:r>
      <w:r w:rsidR="007B0FEC" w:rsidRPr="0065286B">
        <w:t xml:space="preserve"> approval of the discretionary notice</w:t>
      </w:r>
      <w:r w:rsidR="007B0FEC">
        <w:t xml:space="preserve"> for 13B Memorial Drive</w:t>
      </w:r>
      <w:r w:rsidR="007B0FEC" w:rsidRPr="0065286B">
        <w:t xml:space="preserve"> as attached.</w:t>
      </w:r>
    </w:p>
    <w:p w:rsidR="00C71AFB" w:rsidRDefault="00C71AFB" w:rsidP="007B0FEC"/>
    <w:p w:rsidR="00C71AFB" w:rsidRDefault="00C71AFB" w:rsidP="007B0FEC">
      <w:r>
        <w:tab/>
      </w:r>
      <w:r>
        <w:tab/>
        <w:t xml:space="preserve">In </w:t>
      </w:r>
      <w:proofErr w:type="spellStart"/>
      <w:r>
        <w:t>Favour</w:t>
      </w:r>
      <w:proofErr w:type="spellEnd"/>
      <w:r>
        <w:t>:</w:t>
      </w:r>
      <w:r>
        <w:tab/>
        <w:t>6</w:t>
      </w:r>
      <w:r>
        <w:tab/>
        <w:t>Opposing:</w:t>
      </w:r>
      <w:r>
        <w:tab/>
        <w:t>0</w:t>
      </w:r>
    </w:p>
    <w:p w:rsidR="00C71AFB" w:rsidRDefault="00C71AFB" w:rsidP="007B0FEC"/>
    <w:p w:rsidR="00C71AFB" w:rsidRDefault="00C71AFB" w:rsidP="007B0FEC">
      <w:r w:rsidRPr="00C71AFB">
        <w:rPr>
          <w:b/>
        </w:rPr>
        <w:t>Decision:</w:t>
      </w:r>
      <w:r>
        <w:tab/>
        <w:t>Motion carried.</w:t>
      </w:r>
    </w:p>
    <w:p w:rsidR="007B0FEC" w:rsidRPr="00765B6D" w:rsidRDefault="007B0FEC" w:rsidP="007B0FEC"/>
    <w:p w:rsidR="007B0FEC" w:rsidRDefault="007B0FEC" w:rsidP="007B0FEC">
      <w:pPr>
        <w:rPr>
          <w:b/>
        </w:rPr>
      </w:pPr>
    </w:p>
    <w:p w:rsidR="00C71AFB" w:rsidRDefault="00C71AFB" w:rsidP="007B0FEC">
      <w:pPr>
        <w:rPr>
          <w:b/>
        </w:rPr>
      </w:pPr>
    </w:p>
    <w:p w:rsidR="00C71AFB" w:rsidRDefault="00C71AFB" w:rsidP="007B0FEC">
      <w:pPr>
        <w:rPr>
          <w:b/>
        </w:rPr>
      </w:pPr>
    </w:p>
    <w:p w:rsidR="00C71AFB" w:rsidRPr="0065286B" w:rsidRDefault="00C71AFB" w:rsidP="007B0FEC">
      <w:pPr>
        <w:rPr>
          <w:b/>
        </w:rPr>
      </w:pPr>
    </w:p>
    <w:p w:rsidR="007B0FEC" w:rsidRPr="00765B6D" w:rsidRDefault="007B0FEC" w:rsidP="007B0FEC">
      <w:pPr>
        <w:rPr>
          <w:b/>
          <w:sz w:val="28"/>
          <w:szCs w:val="28"/>
        </w:rPr>
      </w:pPr>
      <w:r w:rsidRPr="00765B6D">
        <w:rPr>
          <w:b/>
          <w:sz w:val="28"/>
          <w:szCs w:val="28"/>
        </w:rPr>
        <w:lastRenderedPageBreak/>
        <w:t xml:space="preserve">Smart </w:t>
      </w:r>
      <w:proofErr w:type="spellStart"/>
      <w:r w:rsidRPr="00765B6D">
        <w:rPr>
          <w:b/>
          <w:sz w:val="28"/>
          <w:szCs w:val="28"/>
        </w:rPr>
        <w:t>Centres</w:t>
      </w:r>
      <w:proofErr w:type="spellEnd"/>
      <w:r w:rsidRPr="00765B6D">
        <w:rPr>
          <w:b/>
          <w:sz w:val="28"/>
          <w:szCs w:val="28"/>
        </w:rPr>
        <w:t xml:space="preserve"> Sign Location</w:t>
      </w:r>
    </w:p>
    <w:p w:rsidR="007B0FEC" w:rsidRPr="0065286B" w:rsidRDefault="007B0FEC" w:rsidP="007B0FEC">
      <w:pPr>
        <w:rPr>
          <w:b/>
        </w:rPr>
      </w:pPr>
    </w:p>
    <w:p w:rsidR="007B0FEC" w:rsidRDefault="007B0FEC" w:rsidP="007B0FEC">
      <w:r>
        <w:t xml:space="preserve">The Committee reviewed a request that was forwarded to the Municipal Works Department by the Economic Development Manager. The request had been submitted by the Senior Land Development Manager of Smart </w:t>
      </w:r>
      <w:proofErr w:type="spellStart"/>
      <w:r>
        <w:t>Centres</w:t>
      </w:r>
      <w:proofErr w:type="spellEnd"/>
      <w:r>
        <w:t xml:space="preserve"> requesting that a marketing sign be permitted to be placed</w:t>
      </w:r>
      <w:r w:rsidRPr="00B4677B">
        <w:t xml:space="preserve"> </w:t>
      </w:r>
      <w:r>
        <w:t xml:space="preserve">on the Town of Gander’s property directly in front of their property.. This sign would be placed temporarily to help promote the sale of their vacant land. </w:t>
      </w:r>
    </w:p>
    <w:p w:rsidR="007B0FEC" w:rsidRDefault="007B0FEC" w:rsidP="007B0FEC"/>
    <w:p w:rsidR="007B0FEC" w:rsidRDefault="007B0FEC" w:rsidP="007B0FEC">
      <w:r>
        <w:t>The Director advised the Committee that the request met the sign policy within the Town of Gander’s development regulations. However, a condition of the permit would be that the sign would have to be removed at the owner’s expense in the event that the land was required by the Municipality.</w:t>
      </w:r>
    </w:p>
    <w:p w:rsidR="007B0FEC" w:rsidRDefault="007B0FEC" w:rsidP="007B0FEC"/>
    <w:p w:rsidR="007B0FEC" w:rsidRDefault="007B0FEC" w:rsidP="007B0FEC">
      <w:pPr>
        <w:rPr>
          <w:b/>
          <w:sz w:val="28"/>
          <w:szCs w:val="28"/>
        </w:rPr>
      </w:pPr>
      <w:r>
        <w:rPr>
          <w:b/>
          <w:sz w:val="28"/>
          <w:szCs w:val="28"/>
        </w:rPr>
        <w:t>RFP Engineering Services – Blackwood Drive</w:t>
      </w:r>
    </w:p>
    <w:p w:rsidR="007B0FEC" w:rsidRDefault="007B0FEC" w:rsidP="007B0FEC">
      <w:pPr>
        <w:rPr>
          <w:b/>
          <w:sz w:val="28"/>
          <w:szCs w:val="28"/>
        </w:rPr>
      </w:pPr>
    </w:p>
    <w:p w:rsidR="007B0FEC" w:rsidRDefault="007B0FEC" w:rsidP="007B0FEC">
      <w:r>
        <w:t>The Director of Municipal Works informed the Committee of the upcoming capital works proposed for the 2015 construction season. Once again, in this year’s budget process the Municipal Works Department will be proposing, a large commitment in capital works and recommends, at this time, a portion of the work be contracted out, more specifically, the design of the reconstruction of Blackwood Drive.</w:t>
      </w:r>
    </w:p>
    <w:p w:rsidR="007B0FEC" w:rsidRDefault="007B0FEC" w:rsidP="007B0FEC"/>
    <w:p w:rsidR="007B0FEC" w:rsidRPr="00577558" w:rsidRDefault="007B0FEC" w:rsidP="007B0FEC">
      <w:r>
        <w:t>The Committee was in agreement and forwards this to the Finance Committee for their review and consideration.</w:t>
      </w:r>
    </w:p>
    <w:p w:rsidR="007B0FEC" w:rsidRDefault="007B0FEC" w:rsidP="007B0FEC">
      <w:pPr>
        <w:rPr>
          <w:b/>
          <w:sz w:val="28"/>
          <w:szCs w:val="28"/>
        </w:rPr>
      </w:pPr>
    </w:p>
    <w:p w:rsidR="007B0FEC" w:rsidRDefault="007B0FEC" w:rsidP="007B0FEC">
      <w:pPr>
        <w:rPr>
          <w:b/>
          <w:sz w:val="28"/>
          <w:szCs w:val="28"/>
        </w:rPr>
      </w:pPr>
      <w:r w:rsidRPr="000A79E5">
        <w:rPr>
          <w:b/>
          <w:sz w:val="28"/>
          <w:szCs w:val="28"/>
        </w:rPr>
        <w:t>Public Works Depot Parking Lot</w:t>
      </w:r>
    </w:p>
    <w:p w:rsidR="007B0FEC" w:rsidRDefault="007B0FEC" w:rsidP="007B0FEC">
      <w:pPr>
        <w:rPr>
          <w:b/>
          <w:sz w:val="28"/>
          <w:szCs w:val="28"/>
        </w:rPr>
      </w:pPr>
    </w:p>
    <w:p w:rsidR="007B0FEC" w:rsidRDefault="007B0FEC" w:rsidP="007B0FEC">
      <w:r>
        <w:t xml:space="preserve">While repairing potholes at the Public Works Depot this past summer, a contaminated site was located and partially remediated. This resulted in a large portion of the parking lot being excavated and subsequently the asphalt being removed. </w:t>
      </w:r>
    </w:p>
    <w:p w:rsidR="007B0FEC" w:rsidRDefault="007B0FEC" w:rsidP="007B0FEC"/>
    <w:p w:rsidR="007B0FEC" w:rsidRDefault="007B0FEC" w:rsidP="007B0FEC">
      <w:r>
        <w:t xml:space="preserve">The Director advised that they had concerns with heavy equipment having to travel over this area during the winter months and salt and brine exposure to </w:t>
      </w:r>
      <w:proofErr w:type="spellStart"/>
      <w:r>
        <w:t>granulars</w:t>
      </w:r>
      <w:proofErr w:type="spellEnd"/>
      <w:r>
        <w:t>, would cause very unfavorable conditions. They are requesting that monies be used from the asphalt budget to repair this section of the parking lot.</w:t>
      </w:r>
    </w:p>
    <w:p w:rsidR="007B0FEC" w:rsidRDefault="007B0FEC" w:rsidP="007B0FEC"/>
    <w:p w:rsidR="007B0FEC" w:rsidRDefault="007B0FEC" w:rsidP="007B0FEC">
      <w:r>
        <w:t>The Committee was in agreement and forwards this to the Finance Committee for their consideration.</w:t>
      </w:r>
    </w:p>
    <w:p w:rsidR="00C71AFB" w:rsidRDefault="00C71AFB" w:rsidP="007B0FEC"/>
    <w:p w:rsidR="00C71AFB" w:rsidRDefault="00C71AFB" w:rsidP="007B0FEC"/>
    <w:p w:rsidR="00C71AFB" w:rsidRDefault="00C71AFB" w:rsidP="007B0FEC"/>
    <w:p w:rsidR="00C71AFB" w:rsidRDefault="00C71AFB" w:rsidP="007B0FEC"/>
    <w:p w:rsidR="00C71AFB" w:rsidRDefault="00C71AFB" w:rsidP="007B0FEC"/>
    <w:p w:rsidR="007B0FEC" w:rsidRDefault="007B0FEC" w:rsidP="007B0FEC"/>
    <w:p w:rsidR="007B0FEC" w:rsidRDefault="007B0FEC" w:rsidP="007B0FEC">
      <w:pPr>
        <w:rPr>
          <w:b/>
          <w:sz w:val="28"/>
          <w:szCs w:val="28"/>
        </w:rPr>
      </w:pPr>
      <w:r>
        <w:rPr>
          <w:b/>
          <w:sz w:val="28"/>
          <w:szCs w:val="28"/>
        </w:rPr>
        <w:lastRenderedPageBreak/>
        <w:t>Request for Secondary A</w:t>
      </w:r>
      <w:r w:rsidRPr="00490F86">
        <w:rPr>
          <w:b/>
          <w:sz w:val="28"/>
          <w:szCs w:val="28"/>
        </w:rPr>
        <w:t>ccess –</w:t>
      </w:r>
      <w:r>
        <w:rPr>
          <w:b/>
          <w:sz w:val="28"/>
          <w:szCs w:val="28"/>
        </w:rPr>
        <w:t xml:space="preserve"> 5 Roe</w:t>
      </w:r>
      <w:r w:rsidRPr="00490F86">
        <w:rPr>
          <w:b/>
          <w:sz w:val="28"/>
          <w:szCs w:val="28"/>
        </w:rPr>
        <w:t xml:space="preserve"> Avenue </w:t>
      </w:r>
    </w:p>
    <w:p w:rsidR="007B0FEC" w:rsidRDefault="007B0FEC" w:rsidP="007B0FEC">
      <w:pPr>
        <w:rPr>
          <w:b/>
          <w:sz w:val="28"/>
          <w:szCs w:val="28"/>
        </w:rPr>
      </w:pPr>
    </w:p>
    <w:p w:rsidR="007B0FEC" w:rsidRDefault="007B0FEC" w:rsidP="007B0FEC">
      <w:r>
        <w:t xml:space="preserve">The Director briefed the Committee on a request that had been forwarded from the CAO. The proposed site plan for 5 Roe Avenue, as attached, indicates an additional access from the property onto Roe Avenue. </w:t>
      </w:r>
    </w:p>
    <w:p w:rsidR="007B0FEC" w:rsidRDefault="007B0FEC" w:rsidP="007B0FEC"/>
    <w:p w:rsidR="007B0FEC" w:rsidRDefault="007B0FEC" w:rsidP="007B0FEC">
      <w:r>
        <w:t>The Committee reviewed correspondence from various individuals within the Municipal Works Department indicating their concerns with the proposed access and the Committee is not recommending that the secondary access be granted.</w:t>
      </w:r>
    </w:p>
    <w:p w:rsidR="007B0FEC" w:rsidRDefault="007B0FEC" w:rsidP="007B0FEC"/>
    <w:p w:rsidR="007B0FEC" w:rsidRPr="00997FE9" w:rsidRDefault="007B0FEC" w:rsidP="007B0FEC">
      <w:pPr>
        <w:rPr>
          <w:b/>
          <w:sz w:val="28"/>
          <w:szCs w:val="28"/>
        </w:rPr>
      </w:pPr>
      <w:r w:rsidRPr="00997FE9">
        <w:rPr>
          <w:b/>
          <w:sz w:val="28"/>
          <w:szCs w:val="28"/>
        </w:rPr>
        <w:t>Building Statistics</w:t>
      </w:r>
    </w:p>
    <w:p w:rsidR="007B0FEC" w:rsidRDefault="007B0FEC" w:rsidP="007B0FEC"/>
    <w:p w:rsidR="007B0FEC" w:rsidRDefault="007B0FEC" w:rsidP="007B0FEC">
      <w:r>
        <w:t>The Director presented the building statistics for the January 1</w:t>
      </w:r>
      <w:r w:rsidRPr="00490F86">
        <w:rPr>
          <w:vertAlign w:val="superscript"/>
        </w:rPr>
        <w:t>st</w:t>
      </w:r>
      <w:r>
        <w:t>, to September 30</w:t>
      </w:r>
      <w:r w:rsidRPr="00490F86">
        <w:rPr>
          <w:vertAlign w:val="superscript"/>
        </w:rPr>
        <w:t>th</w:t>
      </w:r>
      <w:r>
        <w:t xml:space="preserve"> period. The Committee is pleased to report that the numbers to date are up significantly from last year at this time with new residential permits at 76, commercial at 2, and a total of 266 permits of various types as opposed to 195 for the same period last year. The total construction value for the first 9 months of the year is $19,725,916.</w:t>
      </w:r>
    </w:p>
    <w:p w:rsidR="007B0FEC" w:rsidRDefault="007B0FEC" w:rsidP="007B0FEC"/>
    <w:p w:rsidR="007B0FEC" w:rsidRDefault="007B0FEC" w:rsidP="007B0FEC">
      <w:r>
        <w:t xml:space="preserve">The Committee is very pleased with this growth and hopes that the trend continues for the remainder of this year, as well as, into the New Year. </w:t>
      </w:r>
    </w:p>
    <w:p w:rsidR="007B0FEC" w:rsidRPr="00490F86" w:rsidRDefault="007B0FEC" w:rsidP="007B0FEC"/>
    <w:p w:rsidR="00132ED3" w:rsidRDefault="00ED278F" w:rsidP="005E4537">
      <w:pPr>
        <w:pStyle w:val="Heading3"/>
      </w:pPr>
      <w:r>
        <w:t>G</w:t>
      </w:r>
      <w:r w:rsidR="002F3AB1">
        <w:t>.</w:t>
      </w:r>
      <w:r w:rsidR="00132ED3">
        <w:tab/>
      </w:r>
      <w:bookmarkStart w:id="0" w:name="OLE_LINK4"/>
      <w:bookmarkStart w:id="1" w:name="OLE_LINK5"/>
      <w:r w:rsidR="00132ED3">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9D238E">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58137F">
        <w:t>October 9</w:t>
      </w:r>
      <w:r w:rsidR="00E60BD6">
        <w:t>,</w:t>
      </w:r>
      <w:r w:rsidR="007D76FA">
        <w:t xml:space="preserve"> 201</w:t>
      </w:r>
      <w:r w:rsidR="00C51D99">
        <w:t>4</w:t>
      </w:r>
      <w:r>
        <w:t xml:space="preserve">.  The meeting was chaired </w:t>
      </w:r>
      <w:r w:rsidR="00D15C32">
        <w:t>by</w:t>
      </w:r>
      <w:r w:rsidR="00034A1D">
        <w:t xml:space="preserve"> </w:t>
      </w:r>
      <w:r w:rsidR="0058137F">
        <w:t xml:space="preserve">G. Parrott, </w:t>
      </w:r>
      <w:proofErr w:type="spellStart"/>
      <w:r w:rsidR="0058137F">
        <w:t>Councillor</w:t>
      </w:r>
      <w:proofErr w:type="spellEnd"/>
      <w:r w:rsidR="00AA3591">
        <w:t>.  Other members prese</w:t>
      </w:r>
      <w:r>
        <w:t>nt included</w:t>
      </w:r>
      <w:r w:rsidR="00E60BD6">
        <w:t>:</w:t>
      </w:r>
      <w:r w:rsidR="006574CD">
        <w:t xml:space="preserve"> </w:t>
      </w:r>
      <w:r w:rsidR="0058137F">
        <w:t>W. Lorenzen,</w:t>
      </w:r>
      <w:r w:rsidR="00055D2C">
        <w:t xml:space="preserve"> </w:t>
      </w:r>
      <w:proofErr w:type="spellStart"/>
      <w:r w:rsidR="00055D2C">
        <w:t>Councillor</w:t>
      </w:r>
      <w:proofErr w:type="spellEnd"/>
      <w:r w:rsidR="00055D2C">
        <w:t xml:space="preserve">; </w:t>
      </w:r>
      <w:r w:rsidR="005E4034">
        <w:t>G. Brown</w:t>
      </w:r>
      <w:r w:rsidR="00FD448F">
        <w:t>,</w:t>
      </w:r>
      <w:r w:rsidR="00536050">
        <w:t xml:space="preserve"> </w:t>
      </w:r>
      <w:r w:rsidR="00F96F0F">
        <w:t>Director of Finance</w:t>
      </w:r>
      <w:r w:rsidR="009632DE">
        <w:t>.</w:t>
      </w:r>
    </w:p>
    <w:p w:rsidR="00C51D99" w:rsidRDefault="00C51D99" w:rsidP="00E55F39"/>
    <w:p w:rsidR="00331F49" w:rsidRDefault="00822352" w:rsidP="00E55F39">
      <w:bookmarkStart w:id="2" w:name="OLE_LINK1"/>
      <w:r>
        <w:t>The following items were discussed:</w:t>
      </w:r>
    </w:p>
    <w:bookmarkEnd w:id="0"/>
    <w:bookmarkEnd w:id="1"/>
    <w:bookmarkEnd w:id="2"/>
    <w:p w:rsidR="00FC4A46" w:rsidRDefault="00FC4A46" w:rsidP="00FC4A46">
      <w:pPr>
        <w:rPr>
          <w:b/>
          <w:sz w:val="28"/>
          <w:szCs w:val="28"/>
        </w:rPr>
      </w:pPr>
    </w:p>
    <w:p w:rsidR="0062324F" w:rsidRPr="00DD10EA" w:rsidRDefault="0062324F" w:rsidP="0062324F">
      <w:pPr>
        <w:rPr>
          <w:b/>
          <w:sz w:val="28"/>
          <w:szCs w:val="28"/>
        </w:rPr>
      </w:pPr>
      <w:r w:rsidRPr="00DD10EA">
        <w:rPr>
          <w:b/>
          <w:sz w:val="28"/>
          <w:szCs w:val="28"/>
        </w:rPr>
        <w:t>Tennis MOU</w:t>
      </w:r>
    </w:p>
    <w:p w:rsidR="0062324F" w:rsidRDefault="0062324F" w:rsidP="0062324F"/>
    <w:p w:rsidR="0062324F" w:rsidRDefault="0062324F" w:rsidP="0062324F">
      <w:r>
        <w:t>The Finance Department will be drafting a proposed MOU between the Town and the Tennis Association regarding the proposed indoor tennis court.  The site for this proposed new facility is yet to be decided.  Included in the MOU will be confirmation the Town is prepared to provide land for this if there is a site mutually agreed by both parties.</w:t>
      </w:r>
    </w:p>
    <w:p w:rsidR="0062324F" w:rsidRDefault="0062324F" w:rsidP="0062324F"/>
    <w:p w:rsidR="009D238E" w:rsidRDefault="009D238E" w:rsidP="0062324F">
      <w:pPr>
        <w:rPr>
          <w:b/>
          <w:sz w:val="28"/>
          <w:szCs w:val="28"/>
        </w:rPr>
      </w:pPr>
    </w:p>
    <w:p w:rsidR="009D238E" w:rsidRDefault="009D238E" w:rsidP="0062324F">
      <w:pPr>
        <w:rPr>
          <w:b/>
          <w:sz w:val="28"/>
          <w:szCs w:val="28"/>
        </w:rPr>
      </w:pPr>
    </w:p>
    <w:p w:rsidR="009D238E" w:rsidRDefault="009D238E" w:rsidP="0062324F">
      <w:pPr>
        <w:rPr>
          <w:b/>
          <w:sz w:val="28"/>
          <w:szCs w:val="28"/>
        </w:rPr>
      </w:pPr>
    </w:p>
    <w:p w:rsidR="009D238E" w:rsidRDefault="009D238E" w:rsidP="0062324F">
      <w:pPr>
        <w:rPr>
          <w:b/>
          <w:sz w:val="28"/>
          <w:szCs w:val="28"/>
        </w:rPr>
      </w:pPr>
    </w:p>
    <w:p w:rsidR="0062324F" w:rsidRDefault="0062324F" w:rsidP="0062324F">
      <w:pPr>
        <w:rPr>
          <w:b/>
          <w:sz w:val="28"/>
          <w:szCs w:val="28"/>
        </w:rPr>
      </w:pPr>
      <w:r w:rsidRPr="004F1F2F">
        <w:rPr>
          <w:b/>
          <w:sz w:val="28"/>
          <w:szCs w:val="28"/>
        </w:rPr>
        <w:lastRenderedPageBreak/>
        <w:t xml:space="preserve">Invoices for Approval </w:t>
      </w:r>
    </w:p>
    <w:p w:rsidR="0062324F" w:rsidRDefault="0062324F" w:rsidP="0062324F">
      <w:pPr>
        <w:rPr>
          <w:b/>
          <w:sz w:val="28"/>
          <w:szCs w:val="28"/>
        </w:rPr>
      </w:pPr>
    </w:p>
    <w:p w:rsidR="0062324F" w:rsidRDefault="0062324F" w:rsidP="0062324F">
      <w:pPr>
        <w:pStyle w:val="NoSpacing"/>
        <w:rPr>
          <w:sz w:val="24"/>
          <w:szCs w:val="24"/>
          <w:u w:val="single"/>
        </w:rPr>
      </w:pPr>
      <w:r w:rsidRPr="001E148E">
        <w:rPr>
          <w:sz w:val="24"/>
          <w:szCs w:val="24"/>
          <w:u w:val="single"/>
        </w:rPr>
        <w:t>OPERATNG</w:t>
      </w:r>
    </w:p>
    <w:p w:rsidR="0062324F" w:rsidRPr="001E148E" w:rsidRDefault="0062324F" w:rsidP="0062324F">
      <w:pPr>
        <w:pStyle w:val="NoSpacing"/>
        <w:rPr>
          <w:sz w:val="24"/>
          <w:szCs w:val="24"/>
        </w:rPr>
      </w:pPr>
    </w:p>
    <w:p w:rsidR="0062324F" w:rsidRPr="00DD10EA" w:rsidRDefault="0062324F" w:rsidP="0062324F">
      <w:pPr>
        <w:pStyle w:val="NoSpacing"/>
        <w:numPr>
          <w:ilvl w:val="0"/>
          <w:numId w:val="40"/>
        </w:numPr>
        <w:tabs>
          <w:tab w:val="left" w:pos="720"/>
          <w:tab w:val="decimal" w:pos="7920"/>
        </w:tabs>
        <w:rPr>
          <w:sz w:val="24"/>
          <w:szCs w:val="24"/>
          <w:u w:val="single"/>
        </w:rPr>
      </w:pPr>
      <w:r w:rsidRPr="00DD10EA">
        <w:rPr>
          <w:sz w:val="24"/>
          <w:szCs w:val="24"/>
        </w:rPr>
        <w:t>Johnson</w:t>
      </w:r>
      <w:r w:rsidRPr="00DD10EA">
        <w:rPr>
          <w:sz w:val="24"/>
          <w:szCs w:val="24"/>
        </w:rPr>
        <w:tab/>
        <w:t>11,610.75</w:t>
      </w:r>
    </w:p>
    <w:p w:rsidR="0062324F" w:rsidRPr="00DD10EA" w:rsidRDefault="0062324F" w:rsidP="0062324F">
      <w:pPr>
        <w:pStyle w:val="NoSpacing"/>
        <w:tabs>
          <w:tab w:val="left" w:pos="720"/>
          <w:tab w:val="decimal" w:pos="7920"/>
        </w:tabs>
        <w:ind w:left="720"/>
        <w:rPr>
          <w:sz w:val="24"/>
          <w:szCs w:val="24"/>
        </w:rPr>
      </w:pPr>
      <w:r w:rsidRPr="00DD10EA">
        <w:rPr>
          <w:sz w:val="24"/>
          <w:szCs w:val="24"/>
        </w:rPr>
        <w:t>00-120-1000-5130, consulting services GRPMS</w:t>
      </w:r>
    </w:p>
    <w:p w:rsidR="0062324F" w:rsidRPr="00DD10EA" w:rsidRDefault="0062324F" w:rsidP="0062324F">
      <w:pPr>
        <w:pStyle w:val="NoSpacing"/>
        <w:tabs>
          <w:tab w:val="left" w:pos="720"/>
          <w:tab w:val="decimal" w:pos="7920"/>
        </w:tabs>
        <w:ind w:left="720"/>
        <w:rPr>
          <w:sz w:val="24"/>
          <w:szCs w:val="24"/>
        </w:rPr>
      </w:pPr>
      <w:r w:rsidRPr="00DD10EA">
        <w:rPr>
          <w:sz w:val="24"/>
          <w:szCs w:val="24"/>
        </w:rPr>
        <w:t>Budget   60,500    Spent to date   42,650</w:t>
      </w:r>
    </w:p>
    <w:p w:rsidR="0062324F" w:rsidRPr="00DD10EA" w:rsidRDefault="0062324F" w:rsidP="0062324F">
      <w:pPr>
        <w:pStyle w:val="NoSpacing"/>
        <w:tabs>
          <w:tab w:val="left" w:pos="720"/>
          <w:tab w:val="decimal" w:pos="7920"/>
        </w:tabs>
        <w:rPr>
          <w:sz w:val="24"/>
          <w:szCs w:val="24"/>
        </w:rPr>
      </w:pPr>
    </w:p>
    <w:p w:rsidR="0062324F" w:rsidRPr="00DD10EA" w:rsidRDefault="0062324F" w:rsidP="0062324F">
      <w:pPr>
        <w:pStyle w:val="NoSpacing"/>
        <w:numPr>
          <w:ilvl w:val="0"/>
          <w:numId w:val="40"/>
        </w:numPr>
        <w:tabs>
          <w:tab w:val="left" w:pos="720"/>
          <w:tab w:val="decimal" w:pos="7920"/>
        </w:tabs>
        <w:rPr>
          <w:sz w:val="24"/>
          <w:szCs w:val="24"/>
        </w:rPr>
      </w:pPr>
      <w:r w:rsidRPr="00DD10EA">
        <w:rPr>
          <w:sz w:val="24"/>
          <w:szCs w:val="24"/>
        </w:rPr>
        <w:t>Gander Curling Club</w:t>
      </w:r>
      <w:r w:rsidRPr="00DD10EA">
        <w:rPr>
          <w:sz w:val="24"/>
          <w:szCs w:val="24"/>
        </w:rPr>
        <w:tab/>
        <w:t>89,835.00</w:t>
      </w:r>
    </w:p>
    <w:p w:rsidR="0062324F" w:rsidRPr="00DD10EA" w:rsidRDefault="0062324F" w:rsidP="0062324F">
      <w:pPr>
        <w:pStyle w:val="NoSpacing"/>
        <w:tabs>
          <w:tab w:val="left" w:pos="720"/>
          <w:tab w:val="decimal" w:pos="7920"/>
        </w:tabs>
        <w:ind w:left="720"/>
        <w:rPr>
          <w:sz w:val="24"/>
          <w:szCs w:val="24"/>
        </w:rPr>
      </w:pPr>
      <w:r w:rsidRPr="00DD10EA">
        <w:rPr>
          <w:sz w:val="24"/>
          <w:szCs w:val="24"/>
        </w:rPr>
        <w:t xml:space="preserve">00-830-1000-7324, roof replacement </w:t>
      </w:r>
    </w:p>
    <w:p w:rsidR="0062324F" w:rsidRPr="00DD10EA" w:rsidRDefault="0062324F" w:rsidP="0062324F">
      <w:pPr>
        <w:pStyle w:val="NoSpacing"/>
        <w:tabs>
          <w:tab w:val="left" w:pos="720"/>
          <w:tab w:val="decimal" w:pos="7920"/>
        </w:tabs>
        <w:ind w:left="720"/>
        <w:rPr>
          <w:sz w:val="24"/>
          <w:szCs w:val="24"/>
        </w:rPr>
      </w:pPr>
      <w:r w:rsidRPr="00DD10EA">
        <w:rPr>
          <w:sz w:val="24"/>
          <w:szCs w:val="24"/>
        </w:rPr>
        <w:t>Budget  5,000         Spent to date  16,600</w:t>
      </w:r>
    </w:p>
    <w:p w:rsidR="0062324F" w:rsidRPr="00DD10EA" w:rsidRDefault="0062324F" w:rsidP="0062324F">
      <w:pPr>
        <w:pStyle w:val="NoSpacing"/>
        <w:tabs>
          <w:tab w:val="left" w:pos="720"/>
          <w:tab w:val="decimal" w:pos="7920"/>
        </w:tabs>
        <w:ind w:left="720"/>
        <w:rPr>
          <w:sz w:val="24"/>
          <w:szCs w:val="24"/>
        </w:rPr>
      </w:pPr>
    </w:p>
    <w:p w:rsidR="0062324F" w:rsidRPr="00DD10EA" w:rsidRDefault="0062324F" w:rsidP="0062324F">
      <w:pPr>
        <w:pStyle w:val="NoSpacing"/>
        <w:tabs>
          <w:tab w:val="left" w:pos="720"/>
          <w:tab w:val="decimal" w:pos="7920"/>
        </w:tabs>
        <w:ind w:left="720"/>
        <w:rPr>
          <w:sz w:val="24"/>
          <w:szCs w:val="24"/>
          <w:u w:val="single"/>
        </w:rPr>
      </w:pPr>
    </w:p>
    <w:p w:rsidR="0062324F" w:rsidRPr="00DD10EA" w:rsidRDefault="0062324F" w:rsidP="0062324F">
      <w:pPr>
        <w:pStyle w:val="NoSpacing"/>
        <w:rPr>
          <w:sz w:val="24"/>
          <w:szCs w:val="24"/>
          <w:u w:val="single"/>
        </w:rPr>
      </w:pPr>
      <w:r w:rsidRPr="00DD10EA">
        <w:rPr>
          <w:sz w:val="24"/>
          <w:szCs w:val="24"/>
          <w:u w:val="single"/>
        </w:rPr>
        <w:t>AS RECOMMENDED BY THE MUNICIPAL WORKS &amp; SERVICES COMMITTEE OCTOBER 8, 2014</w:t>
      </w:r>
    </w:p>
    <w:p w:rsidR="0062324F" w:rsidRPr="00DD10EA" w:rsidRDefault="0062324F" w:rsidP="0062324F">
      <w:pPr>
        <w:pStyle w:val="NoSpacing"/>
        <w:rPr>
          <w:sz w:val="24"/>
          <w:szCs w:val="24"/>
          <w:u w:val="single"/>
        </w:rPr>
      </w:pPr>
    </w:p>
    <w:p w:rsidR="0062324F" w:rsidRPr="00DD10EA" w:rsidRDefault="0062324F" w:rsidP="0062324F">
      <w:pPr>
        <w:pStyle w:val="NoSpacing"/>
        <w:numPr>
          <w:ilvl w:val="0"/>
          <w:numId w:val="40"/>
        </w:numPr>
        <w:tabs>
          <w:tab w:val="left" w:pos="720"/>
          <w:tab w:val="decimal" w:pos="7920"/>
        </w:tabs>
        <w:rPr>
          <w:sz w:val="24"/>
          <w:szCs w:val="24"/>
          <w:u w:val="single"/>
        </w:rPr>
      </w:pPr>
      <w:r w:rsidRPr="00DD10EA">
        <w:rPr>
          <w:sz w:val="24"/>
          <w:szCs w:val="24"/>
        </w:rPr>
        <w:t>McCurdy Ready Mix Ltd.</w:t>
      </w:r>
      <w:r w:rsidRPr="00DD10EA">
        <w:rPr>
          <w:sz w:val="24"/>
          <w:szCs w:val="24"/>
        </w:rPr>
        <w:tab/>
        <w:t>94,482.01</w:t>
      </w:r>
    </w:p>
    <w:p w:rsidR="0062324F" w:rsidRPr="00DD10EA" w:rsidRDefault="0062324F" w:rsidP="0062324F">
      <w:pPr>
        <w:pStyle w:val="NoSpacing"/>
        <w:tabs>
          <w:tab w:val="left" w:pos="720"/>
          <w:tab w:val="decimal" w:pos="7920"/>
        </w:tabs>
        <w:ind w:left="720"/>
        <w:rPr>
          <w:sz w:val="24"/>
          <w:szCs w:val="24"/>
        </w:rPr>
      </w:pPr>
      <w:r w:rsidRPr="00DD10EA">
        <w:rPr>
          <w:sz w:val="24"/>
          <w:szCs w:val="24"/>
        </w:rPr>
        <w:t>00-560-6100-5400, contaminated soil</w:t>
      </w:r>
    </w:p>
    <w:p w:rsidR="0062324F" w:rsidRPr="00DD10EA" w:rsidRDefault="0062324F" w:rsidP="0062324F">
      <w:pPr>
        <w:pStyle w:val="NoSpacing"/>
        <w:tabs>
          <w:tab w:val="left" w:pos="720"/>
          <w:tab w:val="decimal" w:pos="7920"/>
        </w:tabs>
        <w:ind w:left="720"/>
        <w:rPr>
          <w:sz w:val="24"/>
          <w:szCs w:val="24"/>
          <w:u w:val="single"/>
        </w:rPr>
      </w:pPr>
      <w:r w:rsidRPr="00DD10EA">
        <w:rPr>
          <w:sz w:val="24"/>
          <w:szCs w:val="24"/>
        </w:rPr>
        <w:t>Budget     5,000    Spent to date   10,119</w:t>
      </w:r>
    </w:p>
    <w:p w:rsidR="0062324F" w:rsidRPr="00DD10EA" w:rsidRDefault="0062324F" w:rsidP="0062324F">
      <w:pPr>
        <w:pStyle w:val="NoSpacing"/>
        <w:rPr>
          <w:sz w:val="24"/>
          <w:szCs w:val="24"/>
        </w:rPr>
      </w:pPr>
    </w:p>
    <w:p w:rsidR="0062324F" w:rsidRDefault="0062324F" w:rsidP="0062324F">
      <w:pPr>
        <w:pStyle w:val="NoSpacing"/>
        <w:tabs>
          <w:tab w:val="left" w:pos="720"/>
          <w:tab w:val="decimal" w:pos="7920"/>
        </w:tabs>
        <w:rPr>
          <w:sz w:val="24"/>
          <w:szCs w:val="24"/>
          <w:u w:val="single"/>
        </w:rPr>
      </w:pPr>
      <w:r w:rsidRPr="00DD10EA">
        <w:rPr>
          <w:sz w:val="24"/>
          <w:szCs w:val="24"/>
        </w:rPr>
        <w:t>Total invoices for approval</w:t>
      </w:r>
      <w:r w:rsidRPr="00DD10EA">
        <w:rPr>
          <w:sz w:val="24"/>
          <w:szCs w:val="24"/>
        </w:rPr>
        <w:tab/>
      </w:r>
      <w:r w:rsidRPr="00DD10EA">
        <w:rPr>
          <w:sz w:val="24"/>
          <w:szCs w:val="24"/>
          <w:u w:val="single"/>
        </w:rPr>
        <w:t>$195,927.76</w:t>
      </w:r>
    </w:p>
    <w:p w:rsidR="009D238E" w:rsidRPr="00DD10EA" w:rsidRDefault="009D238E" w:rsidP="0062324F">
      <w:pPr>
        <w:pStyle w:val="NoSpacing"/>
        <w:tabs>
          <w:tab w:val="left" w:pos="720"/>
          <w:tab w:val="decimal" w:pos="7920"/>
        </w:tabs>
        <w:rPr>
          <w:sz w:val="24"/>
          <w:szCs w:val="24"/>
          <w:u w:val="single"/>
        </w:rPr>
      </w:pPr>
    </w:p>
    <w:p w:rsidR="0062324F" w:rsidRPr="00070EB8" w:rsidRDefault="0062324F" w:rsidP="0062324F">
      <w:pPr>
        <w:tabs>
          <w:tab w:val="left" w:pos="-1200"/>
          <w:tab w:val="left" w:pos="-1020"/>
        </w:tabs>
        <w:rPr>
          <w:rFonts w:cs="Arial"/>
          <w:bCs/>
          <w:lang w:val="en-GB"/>
        </w:rPr>
      </w:pPr>
      <w:r>
        <w:rPr>
          <w:rFonts w:cs="Arial"/>
          <w:bCs/>
          <w:lang w:val="en-GB"/>
        </w:rPr>
        <w:t xml:space="preserve">The </w:t>
      </w:r>
      <w:r w:rsidRPr="00070EB8">
        <w:rPr>
          <w:rFonts w:cs="Arial"/>
          <w:bCs/>
          <w:lang w:val="en-GB"/>
        </w:rPr>
        <w:t>Director of Finance advised that the invoices</w:t>
      </w:r>
      <w:r>
        <w:rPr>
          <w:rFonts w:cs="Arial"/>
          <w:bCs/>
          <w:lang w:val="en-GB"/>
        </w:rPr>
        <w:t xml:space="preserve"> </w:t>
      </w:r>
      <w:r w:rsidRPr="00070EB8">
        <w:rPr>
          <w:rFonts w:cs="Arial"/>
          <w:bCs/>
          <w:lang w:val="en-GB"/>
        </w:rPr>
        <w:t>met the policies of the Town of Gander.</w:t>
      </w:r>
    </w:p>
    <w:p w:rsidR="0062324F" w:rsidRPr="00070EB8" w:rsidRDefault="0062324F" w:rsidP="0062324F">
      <w:pPr>
        <w:tabs>
          <w:tab w:val="left" w:pos="-1200"/>
          <w:tab w:val="left" w:pos="-1020"/>
        </w:tabs>
        <w:rPr>
          <w:rFonts w:cs="Arial"/>
          <w:bCs/>
          <w:lang w:val="en-GB"/>
        </w:rPr>
      </w:pPr>
    </w:p>
    <w:p w:rsidR="009D238E" w:rsidRPr="008B694E" w:rsidRDefault="009D238E" w:rsidP="0062324F">
      <w:pPr>
        <w:tabs>
          <w:tab w:val="left" w:pos="720"/>
          <w:tab w:val="decimal" w:pos="7920"/>
        </w:tabs>
        <w:jc w:val="left"/>
        <w:rPr>
          <w:rFonts w:cs="Arial"/>
          <w:b/>
          <w:bCs/>
          <w:sz w:val="26"/>
          <w:szCs w:val="26"/>
          <w:lang w:val="en-GB"/>
        </w:rPr>
      </w:pPr>
      <w:r w:rsidRPr="008B694E">
        <w:rPr>
          <w:rFonts w:cs="Arial"/>
          <w:b/>
          <w:bCs/>
          <w:sz w:val="26"/>
          <w:szCs w:val="26"/>
          <w:lang w:val="en-GB"/>
        </w:rPr>
        <w:t>Motion #14-217</w:t>
      </w:r>
    </w:p>
    <w:p w:rsidR="009D238E" w:rsidRPr="008B694E" w:rsidRDefault="009D238E" w:rsidP="0062324F">
      <w:pPr>
        <w:tabs>
          <w:tab w:val="left" w:pos="720"/>
          <w:tab w:val="decimal" w:pos="7920"/>
        </w:tabs>
        <w:jc w:val="left"/>
        <w:rPr>
          <w:rFonts w:cs="Arial"/>
          <w:b/>
          <w:bCs/>
          <w:sz w:val="26"/>
          <w:szCs w:val="26"/>
          <w:lang w:val="en-GB"/>
        </w:rPr>
      </w:pPr>
      <w:r w:rsidRPr="008B694E">
        <w:rPr>
          <w:rFonts w:cs="Arial"/>
          <w:b/>
          <w:bCs/>
          <w:sz w:val="26"/>
          <w:szCs w:val="26"/>
          <w:lang w:val="en-GB"/>
        </w:rPr>
        <w:t>Invoices for Approval</w:t>
      </w:r>
    </w:p>
    <w:p w:rsidR="009D238E" w:rsidRDefault="009D238E" w:rsidP="0062324F">
      <w:pPr>
        <w:tabs>
          <w:tab w:val="left" w:pos="720"/>
          <w:tab w:val="decimal" w:pos="7920"/>
        </w:tabs>
        <w:jc w:val="left"/>
        <w:rPr>
          <w:rFonts w:cs="Arial"/>
          <w:bCs/>
          <w:lang w:val="en-GB"/>
        </w:rPr>
      </w:pPr>
    </w:p>
    <w:p w:rsidR="0062324F" w:rsidRDefault="009D238E" w:rsidP="0062324F">
      <w:pPr>
        <w:tabs>
          <w:tab w:val="left" w:pos="720"/>
          <w:tab w:val="decimal" w:pos="7920"/>
        </w:tabs>
        <w:jc w:val="left"/>
        <w:rPr>
          <w:rFonts w:cs="Arial"/>
          <w:bCs/>
          <w:lang w:val="en-GB"/>
        </w:rPr>
      </w:pPr>
      <w:r>
        <w:rPr>
          <w:rFonts w:cs="Arial"/>
          <w:bCs/>
          <w:lang w:val="en-GB"/>
        </w:rPr>
        <w:t>Moved by Deputy Mayor Abbott and seconded by Councillor Parrott</w:t>
      </w:r>
      <w:r w:rsidR="0062324F" w:rsidRPr="001314C5">
        <w:rPr>
          <w:rFonts w:cs="Arial"/>
          <w:bCs/>
          <w:lang w:val="en-GB"/>
        </w:rPr>
        <w:t xml:space="preserve"> that the invoices be paid as presented.</w:t>
      </w:r>
    </w:p>
    <w:p w:rsidR="008B694E" w:rsidRDefault="008B694E" w:rsidP="0062324F">
      <w:pPr>
        <w:tabs>
          <w:tab w:val="left" w:pos="720"/>
          <w:tab w:val="decimal" w:pos="7920"/>
        </w:tabs>
        <w:jc w:val="left"/>
        <w:rPr>
          <w:rFonts w:cs="Arial"/>
          <w:bCs/>
          <w:lang w:val="en-GB"/>
        </w:rPr>
      </w:pPr>
    </w:p>
    <w:p w:rsidR="008B694E" w:rsidRDefault="008B694E" w:rsidP="008B694E">
      <w:pPr>
        <w:tabs>
          <w:tab w:val="left" w:pos="720"/>
        </w:tabs>
        <w:jc w:val="left"/>
        <w:rPr>
          <w:rFonts w:cs="Arial"/>
          <w:bCs/>
          <w:lang w:val="en-GB"/>
        </w:rPr>
      </w:pPr>
      <w:r>
        <w:rPr>
          <w:rFonts w:cs="Arial"/>
          <w:bCs/>
          <w:lang w:val="en-GB"/>
        </w:rPr>
        <w:tab/>
      </w:r>
      <w:r>
        <w:rPr>
          <w:rFonts w:cs="Arial"/>
          <w:bCs/>
          <w:lang w:val="en-GB"/>
        </w:rPr>
        <w:tab/>
        <w:t>In Favour:</w:t>
      </w:r>
      <w:r>
        <w:rPr>
          <w:rFonts w:cs="Arial"/>
          <w:bCs/>
          <w:lang w:val="en-GB"/>
        </w:rPr>
        <w:tab/>
        <w:t>6</w:t>
      </w:r>
      <w:r>
        <w:rPr>
          <w:rFonts w:cs="Arial"/>
          <w:bCs/>
          <w:lang w:val="en-GB"/>
        </w:rPr>
        <w:tab/>
        <w:t>Opposing:</w:t>
      </w:r>
      <w:r>
        <w:rPr>
          <w:rFonts w:cs="Arial"/>
          <w:bCs/>
          <w:lang w:val="en-GB"/>
        </w:rPr>
        <w:tab/>
        <w:t>0</w:t>
      </w:r>
    </w:p>
    <w:p w:rsidR="008B694E" w:rsidRDefault="008B694E" w:rsidP="008B694E">
      <w:pPr>
        <w:tabs>
          <w:tab w:val="left" w:pos="720"/>
        </w:tabs>
        <w:jc w:val="left"/>
        <w:rPr>
          <w:rFonts w:cs="Arial"/>
          <w:bCs/>
          <w:lang w:val="en-GB"/>
        </w:rPr>
      </w:pPr>
    </w:p>
    <w:p w:rsidR="008B694E" w:rsidRDefault="008B694E" w:rsidP="008B694E">
      <w:pPr>
        <w:tabs>
          <w:tab w:val="left" w:pos="720"/>
        </w:tabs>
        <w:jc w:val="left"/>
        <w:rPr>
          <w:rFonts w:cs="Arial"/>
          <w:bCs/>
          <w:lang w:val="en-GB"/>
        </w:rPr>
      </w:pPr>
      <w:r w:rsidRPr="008B694E">
        <w:rPr>
          <w:rFonts w:cs="Arial"/>
          <w:b/>
          <w:bCs/>
          <w:lang w:val="en-GB"/>
        </w:rPr>
        <w:t>Decision:</w:t>
      </w:r>
      <w:r>
        <w:rPr>
          <w:rFonts w:cs="Arial"/>
          <w:bCs/>
          <w:lang w:val="en-GB"/>
        </w:rPr>
        <w:tab/>
        <w:t>Motion carried.</w:t>
      </w:r>
    </w:p>
    <w:p w:rsidR="0062324F" w:rsidRDefault="0062324F" w:rsidP="0062324F">
      <w:pPr>
        <w:tabs>
          <w:tab w:val="left" w:pos="720"/>
          <w:tab w:val="decimal" w:pos="7920"/>
        </w:tabs>
        <w:jc w:val="left"/>
        <w:rPr>
          <w:rFonts w:cs="Arial"/>
          <w:bCs/>
          <w:lang w:val="en-GB"/>
        </w:rPr>
      </w:pPr>
    </w:p>
    <w:p w:rsidR="0062324F" w:rsidRPr="001E148E" w:rsidRDefault="0062324F" w:rsidP="0062324F">
      <w:pPr>
        <w:tabs>
          <w:tab w:val="left" w:pos="720"/>
          <w:tab w:val="decimal" w:pos="7920"/>
        </w:tabs>
        <w:jc w:val="left"/>
        <w:rPr>
          <w:rFonts w:cs="Arial"/>
          <w:b/>
          <w:bCs/>
          <w:sz w:val="28"/>
          <w:szCs w:val="28"/>
          <w:lang w:val="en-GB"/>
        </w:rPr>
      </w:pPr>
      <w:r w:rsidRPr="001E148E">
        <w:rPr>
          <w:rFonts w:cs="Arial"/>
          <w:b/>
          <w:bCs/>
          <w:sz w:val="28"/>
          <w:szCs w:val="28"/>
          <w:lang w:val="en-GB"/>
        </w:rPr>
        <w:t>Municipal Assessment Agency</w:t>
      </w:r>
      <w:r>
        <w:rPr>
          <w:rFonts w:cs="Arial"/>
          <w:b/>
          <w:bCs/>
          <w:sz w:val="28"/>
          <w:szCs w:val="28"/>
          <w:lang w:val="en-GB"/>
        </w:rPr>
        <w:t xml:space="preserve"> – 2015 Assessment Notices</w:t>
      </w:r>
    </w:p>
    <w:p w:rsidR="0062324F" w:rsidRDefault="0062324F" w:rsidP="0062324F">
      <w:pPr>
        <w:tabs>
          <w:tab w:val="left" w:pos="720"/>
          <w:tab w:val="decimal" w:pos="7920"/>
        </w:tabs>
        <w:jc w:val="left"/>
        <w:rPr>
          <w:rFonts w:cs="Arial"/>
          <w:bCs/>
          <w:lang w:val="en-GB"/>
        </w:rPr>
      </w:pPr>
    </w:p>
    <w:p w:rsidR="0062324F" w:rsidRDefault="0062324F" w:rsidP="0062324F">
      <w:pPr>
        <w:tabs>
          <w:tab w:val="left" w:pos="720"/>
          <w:tab w:val="decimal" w:pos="7920"/>
        </w:tabs>
        <w:rPr>
          <w:rFonts w:cs="Arial"/>
          <w:bCs/>
          <w:lang w:val="en-GB"/>
        </w:rPr>
      </w:pPr>
      <w:r>
        <w:rPr>
          <w:rFonts w:cs="Arial"/>
          <w:bCs/>
          <w:lang w:val="en-GB"/>
        </w:rPr>
        <w:t>The Municipal Assessment Agency has advised us that the 2015 Assessment Notices were mailed on October 6 and anyone wishing to appeal must do so no later than November 5, 2014.  Appeals should be directed to the Municipal Assessment Agency.</w:t>
      </w:r>
    </w:p>
    <w:p w:rsidR="0062324F" w:rsidRDefault="0062324F" w:rsidP="0062324F">
      <w:pPr>
        <w:tabs>
          <w:tab w:val="left" w:pos="720"/>
          <w:tab w:val="decimal" w:pos="7920"/>
        </w:tabs>
        <w:jc w:val="left"/>
        <w:rPr>
          <w:rFonts w:cs="Arial"/>
          <w:bCs/>
          <w:lang w:val="en-GB"/>
        </w:rPr>
      </w:pPr>
    </w:p>
    <w:p w:rsidR="008B694E" w:rsidRDefault="008B694E" w:rsidP="0062324F">
      <w:pPr>
        <w:tabs>
          <w:tab w:val="left" w:pos="720"/>
          <w:tab w:val="decimal" w:pos="7920"/>
        </w:tabs>
        <w:jc w:val="left"/>
        <w:rPr>
          <w:rFonts w:cs="Arial"/>
          <w:b/>
          <w:bCs/>
          <w:sz w:val="28"/>
          <w:szCs w:val="28"/>
          <w:lang w:val="en-GB"/>
        </w:rPr>
      </w:pPr>
    </w:p>
    <w:p w:rsidR="008B694E" w:rsidRDefault="008B694E" w:rsidP="0062324F">
      <w:pPr>
        <w:tabs>
          <w:tab w:val="left" w:pos="720"/>
          <w:tab w:val="decimal" w:pos="7920"/>
        </w:tabs>
        <w:jc w:val="left"/>
        <w:rPr>
          <w:rFonts w:cs="Arial"/>
          <w:b/>
          <w:bCs/>
          <w:sz w:val="28"/>
          <w:szCs w:val="28"/>
          <w:lang w:val="en-GB"/>
        </w:rPr>
      </w:pPr>
    </w:p>
    <w:p w:rsidR="008B694E" w:rsidRDefault="008B694E" w:rsidP="0062324F">
      <w:pPr>
        <w:tabs>
          <w:tab w:val="left" w:pos="720"/>
          <w:tab w:val="decimal" w:pos="7920"/>
        </w:tabs>
        <w:jc w:val="left"/>
        <w:rPr>
          <w:rFonts w:cs="Arial"/>
          <w:b/>
          <w:bCs/>
          <w:sz w:val="28"/>
          <w:szCs w:val="28"/>
          <w:lang w:val="en-GB"/>
        </w:rPr>
      </w:pPr>
    </w:p>
    <w:p w:rsidR="0062324F" w:rsidRPr="00923A0B" w:rsidRDefault="0062324F" w:rsidP="0062324F">
      <w:pPr>
        <w:tabs>
          <w:tab w:val="left" w:pos="720"/>
          <w:tab w:val="decimal" w:pos="7920"/>
        </w:tabs>
        <w:jc w:val="left"/>
        <w:rPr>
          <w:rFonts w:cs="Arial"/>
          <w:b/>
          <w:bCs/>
          <w:sz w:val="28"/>
          <w:szCs w:val="28"/>
          <w:lang w:val="en-GB"/>
        </w:rPr>
      </w:pPr>
      <w:r w:rsidRPr="00923A0B">
        <w:rPr>
          <w:rFonts w:cs="Arial"/>
          <w:b/>
          <w:bCs/>
          <w:sz w:val="28"/>
          <w:szCs w:val="28"/>
          <w:lang w:val="en-GB"/>
        </w:rPr>
        <w:lastRenderedPageBreak/>
        <w:t>Building Canada Fund</w:t>
      </w:r>
    </w:p>
    <w:p w:rsidR="0062324F" w:rsidRDefault="0062324F" w:rsidP="0062324F">
      <w:pPr>
        <w:tabs>
          <w:tab w:val="left" w:pos="720"/>
          <w:tab w:val="decimal" w:pos="7920"/>
        </w:tabs>
        <w:jc w:val="left"/>
        <w:rPr>
          <w:rFonts w:cs="Arial"/>
          <w:bCs/>
          <w:lang w:val="en-GB"/>
        </w:rPr>
      </w:pPr>
    </w:p>
    <w:p w:rsidR="0062324F" w:rsidRDefault="0062324F" w:rsidP="0062324F">
      <w:pPr>
        <w:tabs>
          <w:tab w:val="left" w:pos="720"/>
          <w:tab w:val="decimal" w:pos="7920"/>
        </w:tabs>
        <w:rPr>
          <w:rFonts w:cs="Arial"/>
          <w:bCs/>
          <w:lang w:val="en-GB"/>
        </w:rPr>
      </w:pPr>
      <w:r>
        <w:rPr>
          <w:rFonts w:cs="Arial"/>
          <w:bCs/>
          <w:lang w:val="en-GB"/>
        </w:rPr>
        <w:t>The Town has been notified that the Building Canada Fund is now accepting applications for Capital Projects and applications must be submitted by October 31, 2014.  The Town will be applying for funding for the new Sewage Treatment Facility.  MHPM, our Engineering Consultants, are drafting an application.</w:t>
      </w:r>
    </w:p>
    <w:p w:rsidR="0062324F" w:rsidRDefault="0062324F" w:rsidP="0062324F">
      <w:pPr>
        <w:tabs>
          <w:tab w:val="left" w:pos="720"/>
          <w:tab w:val="decimal" w:pos="7920"/>
        </w:tabs>
        <w:jc w:val="left"/>
        <w:rPr>
          <w:rFonts w:cs="Arial"/>
          <w:bCs/>
          <w:lang w:val="en-GB"/>
        </w:rPr>
      </w:pPr>
    </w:p>
    <w:p w:rsidR="0062324F" w:rsidRPr="00C77965" w:rsidRDefault="0062324F" w:rsidP="0062324F">
      <w:pPr>
        <w:tabs>
          <w:tab w:val="left" w:pos="720"/>
          <w:tab w:val="decimal" w:pos="7920"/>
        </w:tabs>
        <w:jc w:val="left"/>
        <w:rPr>
          <w:rFonts w:cs="Arial"/>
          <w:b/>
          <w:bCs/>
          <w:sz w:val="28"/>
          <w:szCs w:val="28"/>
          <w:lang w:val="en-GB"/>
        </w:rPr>
      </w:pPr>
      <w:r w:rsidRPr="00C77965">
        <w:rPr>
          <w:rFonts w:cs="Arial"/>
          <w:b/>
          <w:bCs/>
          <w:sz w:val="28"/>
          <w:szCs w:val="28"/>
          <w:lang w:val="en-GB"/>
        </w:rPr>
        <w:t>RFP – Engineering Services</w:t>
      </w:r>
    </w:p>
    <w:p w:rsidR="0062324F" w:rsidRDefault="0062324F" w:rsidP="0062324F">
      <w:pPr>
        <w:tabs>
          <w:tab w:val="left" w:pos="720"/>
          <w:tab w:val="decimal" w:pos="7920"/>
        </w:tabs>
        <w:jc w:val="left"/>
        <w:rPr>
          <w:rFonts w:cs="Arial"/>
          <w:bCs/>
          <w:lang w:val="en-GB"/>
        </w:rPr>
      </w:pPr>
    </w:p>
    <w:p w:rsidR="0062324F" w:rsidRDefault="0062324F" w:rsidP="0062324F">
      <w:pPr>
        <w:tabs>
          <w:tab w:val="left" w:pos="720"/>
          <w:tab w:val="decimal" w:pos="7920"/>
        </w:tabs>
        <w:rPr>
          <w:rFonts w:cs="Arial"/>
          <w:bCs/>
          <w:lang w:val="en-GB"/>
        </w:rPr>
      </w:pPr>
      <w:r>
        <w:rPr>
          <w:rFonts w:cs="Arial"/>
          <w:bCs/>
          <w:lang w:val="en-GB"/>
        </w:rPr>
        <w:t>The Committee reviewed the request from Municipal Works that they be permitted to engage an outside consultant for the Blackwood Drive Capital Works Project.  The Committee was agreeable to this request.</w:t>
      </w:r>
    </w:p>
    <w:p w:rsidR="0062324F" w:rsidRDefault="0062324F" w:rsidP="0062324F">
      <w:pPr>
        <w:tabs>
          <w:tab w:val="left" w:pos="720"/>
          <w:tab w:val="decimal" w:pos="7920"/>
        </w:tabs>
        <w:jc w:val="left"/>
        <w:rPr>
          <w:rFonts w:cs="Arial"/>
          <w:bCs/>
          <w:lang w:val="en-GB"/>
        </w:rPr>
      </w:pPr>
    </w:p>
    <w:p w:rsidR="0062324F" w:rsidRDefault="0062324F" w:rsidP="0062324F">
      <w:pPr>
        <w:tabs>
          <w:tab w:val="left" w:pos="720"/>
          <w:tab w:val="decimal" w:pos="7920"/>
        </w:tabs>
        <w:jc w:val="left"/>
        <w:rPr>
          <w:rFonts w:cs="Arial"/>
          <w:b/>
          <w:bCs/>
          <w:sz w:val="28"/>
          <w:szCs w:val="28"/>
          <w:lang w:val="en-GB"/>
        </w:rPr>
      </w:pPr>
      <w:r w:rsidRPr="003116D0">
        <w:rPr>
          <w:rFonts w:cs="Arial"/>
          <w:b/>
          <w:bCs/>
          <w:sz w:val="28"/>
          <w:szCs w:val="28"/>
          <w:lang w:val="en-GB"/>
        </w:rPr>
        <w:t>Depot Parking Lot</w:t>
      </w:r>
    </w:p>
    <w:p w:rsidR="0062324F" w:rsidRDefault="0062324F" w:rsidP="0062324F">
      <w:pPr>
        <w:tabs>
          <w:tab w:val="left" w:pos="720"/>
          <w:tab w:val="decimal" w:pos="7920"/>
        </w:tabs>
        <w:jc w:val="left"/>
        <w:rPr>
          <w:rFonts w:cs="Arial"/>
          <w:b/>
          <w:bCs/>
          <w:sz w:val="28"/>
          <w:szCs w:val="28"/>
          <w:lang w:val="en-GB"/>
        </w:rPr>
      </w:pPr>
    </w:p>
    <w:p w:rsidR="0062324F" w:rsidRDefault="0062324F" w:rsidP="0062324F">
      <w:pPr>
        <w:tabs>
          <w:tab w:val="left" w:pos="720"/>
          <w:tab w:val="decimal" w:pos="7920"/>
        </w:tabs>
        <w:rPr>
          <w:rFonts w:cs="Arial"/>
          <w:bCs/>
          <w:lang w:val="en-GB"/>
        </w:rPr>
      </w:pPr>
      <w:r w:rsidRPr="00867F48">
        <w:rPr>
          <w:rFonts w:cs="Arial"/>
          <w:bCs/>
          <w:lang w:val="en-GB"/>
        </w:rPr>
        <w:t>The Committee reviewed the recommendation</w:t>
      </w:r>
      <w:r>
        <w:rPr>
          <w:rFonts w:cs="Arial"/>
          <w:bCs/>
          <w:lang w:val="en-GB"/>
        </w:rPr>
        <w:t xml:space="preserve"> from the Municipal Works Committee that funds be allocated to remediate the Depot Parking Lot which was recently torn up as a result of discovery of contaminated soil below the lot.  </w:t>
      </w:r>
    </w:p>
    <w:p w:rsidR="008B694E" w:rsidRDefault="008B694E" w:rsidP="0062324F">
      <w:pPr>
        <w:tabs>
          <w:tab w:val="left" w:pos="720"/>
          <w:tab w:val="decimal" w:pos="7920"/>
        </w:tabs>
        <w:rPr>
          <w:rFonts w:cs="Arial"/>
          <w:bCs/>
          <w:lang w:val="en-GB"/>
        </w:rPr>
      </w:pPr>
    </w:p>
    <w:p w:rsidR="008B694E" w:rsidRPr="008B694E" w:rsidRDefault="008B694E" w:rsidP="0062324F">
      <w:pPr>
        <w:tabs>
          <w:tab w:val="left" w:pos="720"/>
          <w:tab w:val="decimal" w:pos="7920"/>
        </w:tabs>
        <w:rPr>
          <w:rFonts w:cs="Arial"/>
          <w:b/>
          <w:bCs/>
          <w:sz w:val="26"/>
          <w:szCs w:val="26"/>
          <w:lang w:val="en-GB"/>
        </w:rPr>
      </w:pPr>
      <w:r w:rsidRPr="008B694E">
        <w:rPr>
          <w:rFonts w:cs="Arial"/>
          <w:b/>
          <w:bCs/>
          <w:sz w:val="26"/>
          <w:szCs w:val="26"/>
          <w:lang w:val="en-GB"/>
        </w:rPr>
        <w:t>Motion #14-218</w:t>
      </w:r>
    </w:p>
    <w:p w:rsidR="008B694E" w:rsidRPr="008B694E" w:rsidRDefault="008B694E" w:rsidP="0062324F">
      <w:pPr>
        <w:tabs>
          <w:tab w:val="left" w:pos="720"/>
          <w:tab w:val="decimal" w:pos="7920"/>
        </w:tabs>
        <w:rPr>
          <w:rFonts w:cs="Arial"/>
          <w:b/>
          <w:bCs/>
          <w:sz w:val="26"/>
          <w:szCs w:val="26"/>
          <w:lang w:val="en-GB"/>
        </w:rPr>
      </w:pPr>
      <w:r w:rsidRPr="008B694E">
        <w:rPr>
          <w:rFonts w:cs="Arial"/>
          <w:b/>
          <w:bCs/>
          <w:sz w:val="26"/>
          <w:szCs w:val="26"/>
          <w:lang w:val="en-GB"/>
        </w:rPr>
        <w:t>Depot Parking Lot</w:t>
      </w:r>
    </w:p>
    <w:p w:rsidR="0062324F" w:rsidRDefault="0062324F" w:rsidP="0062324F">
      <w:pPr>
        <w:tabs>
          <w:tab w:val="left" w:pos="720"/>
          <w:tab w:val="decimal" w:pos="7920"/>
        </w:tabs>
        <w:jc w:val="left"/>
        <w:rPr>
          <w:rFonts w:cs="Arial"/>
          <w:bCs/>
          <w:lang w:val="en-GB"/>
        </w:rPr>
      </w:pPr>
    </w:p>
    <w:p w:rsidR="0062324F" w:rsidRDefault="008B694E" w:rsidP="0062324F">
      <w:pPr>
        <w:tabs>
          <w:tab w:val="left" w:pos="720"/>
          <w:tab w:val="decimal" w:pos="7920"/>
        </w:tabs>
        <w:rPr>
          <w:rFonts w:cs="Arial"/>
          <w:bCs/>
          <w:lang w:val="en-GB"/>
        </w:rPr>
      </w:pPr>
      <w:r>
        <w:rPr>
          <w:rFonts w:cs="Arial"/>
          <w:bCs/>
          <w:lang w:val="en-GB"/>
        </w:rPr>
        <w:t>Moved by Deputy Mayor Abbott and seconded by Councillor Dove</w:t>
      </w:r>
      <w:r w:rsidR="0062324F">
        <w:rPr>
          <w:rFonts w:cs="Arial"/>
          <w:bCs/>
          <w:lang w:val="en-GB"/>
        </w:rPr>
        <w:t xml:space="preserve"> that Municipal Works be authorized to repave the Depot Parking Lot.</w:t>
      </w:r>
    </w:p>
    <w:p w:rsidR="008B694E" w:rsidRDefault="008B694E" w:rsidP="0062324F">
      <w:pPr>
        <w:tabs>
          <w:tab w:val="left" w:pos="720"/>
          <w:tab w:val="decimal" w:pos="7920"/>
        </w:tabs>
        <w:rPr>
          <w:rFonts w:cs="Arial"/>
          <w:bCs/>
          <w:lang w:val="en-GB"/>
        </w:rPr>
      </w:pPr>
    </w:p>
    <w:p w:rsidR="008B694E" w:rsidRDefault="008B694E" w:rsidP="008B694E">
      <w:pPr>
        <w:tabs>
          <w:tab w:val="left" w:pos="720"/>
        </w:tabs>
        <w:rPr>
          <w:rFonts w:cs="Arial"/>
          <w:bCs/>
          <w:lang w:val="en-GB"/>
        </w:rPr>
      </w:pPr>
      <w:r>
        <w:rPr>
          <w:rFonts w:cs="Arial"/>
          <w:bCs/>
          <w:lang w:val="en-GB"/>
        </w:rPr>
        <w:tab/>
      </w:r>
      <w:r>
        <w:rPr>
          <w:rFonts w:cs="Arial"/>
          <w:bCs/>
          <w:lang w:val="en-GB"/>
        </w:rPr>
        <w:tab/>
        <w:t>In Favour:</w:t>
      </w:r>
      <w:r>
        <w:rPr>
          <w:rFonts w:cs="Arial"/>
          <w:bCs/>
          <w:lang w:val="en-GB"/>
        </w:rPr>
        <w:tab/>
        <w:t>6</w:t>
      </w:r>
      <w:r>
        <w:rPr>
          <w:rFonts w:cs="Arial"/>
          <w:bCs/>
          <w:lang w:val="en-GB"/>
        </w:rPr>
        <w:tab/>
        <w:t>Opposing:</w:t>
      </w:r>
      <w:r>
        <w:rPr>
          <w:rFonts w:cs="Arial"/>
          <w:bCs/>
          <w:lang w:val="en-GB"/>
        </w:rPr>
        <w:tab/>
        <w:t>0</w:t>
      </w:r>
    </w:p>
    <w:p w:rsidR="008B694E" w:rsidRDefault="008B694E" w:rsidP="008B694E">
      <w:pPr>
        <w:tabs>
          <w:tab w:val="left" w:pos="720"/>
        </w:tabs>
        <w:rPr>
          <w:rFonts w:cs="Arial"/>
          <w:bCs/>
          <w:lang w:val="en-GB"/>
        </w:rPr>
      </w:pPr>
    </w:p>
    <w:p w:rsidR="008B694E" w:rsidRDefault="008B694E" w:rsidP="008B694E">
      <w:pPr>
        <w:tabs>
          <w:tab w:val="left" w:pos="720"/>
        </w:tabs>
        <w:rPr>
          <w:rFonts w:cs="Arial"/>
          <w:bCs/>
          <w:lang w:val="en-GB"/>
        </w:rPr>
      </w:pPr>
      <w:r w:rsidRPr="008B694E">
        <w:rPr>
          <w:rFonts w:cs="Arial"/>
          <w:b/>
          <w:bCs/>
          <w:lang w:val="en-GB"/>
        </w:rPr>
        <w:t>Decision:</w:t>
      </w:r>
      <w:r>
        <w:rPr>
          <w:rFonts w:cs="Arial"/>
          <w:bCs/>
          <w:lang w:val="en-GB"/>
        </w:rPr>
        <w:tab/>
        <w:t>Motion carried.</w:t>
      </w:r>
    </w:p>
    <w:p w:rsidR="0062324F" w:rsidRDefault="0062324F" w:rsidP="0062324F">
      <w:pPr>
        <w:tabs>
          <w:tab w:val="left" w:pos="720"/>
          <w:tab w:val="decimal" w:pos="7920"/>
        </w:tabs>
        <w:jc w:val="left"/>
        <w:rPr>
          <w:rFonts w:cs="Arial"/>
          <w:bCs/>
          <w:lang w:val="en-GB"/>
        </w:rPr>
      </w:pPr>
    </w:p>
    <w:p w:rsidR="0062324F" w:rsidRDefault="0062324F" w:rsidP="0062324F">
      <w:pPr>
        <w:tabs>
          <w:tab w:val="left" w:pos="720"/>
          <w:tab w:val="decimal" w:pos="7920"/>
        </w:tabs>
        <w:jc w:val="left"/>
        <w:rPr>
          <w:rFonts w:cs="Arial"/>
          <w:bCs/>
          <w:lang w:val="en-GB"/>
        </w:rPr>
      </w:pPr>
      <w:r>
        <w:rPr>
          <w:rFonts w:cs="Arial"/>
          <w:bCs/>
          <w:lang w:val="en-GB"/>
        </w:rPr>
        <w:t>The anticipated cost for this project is $30,000 of which Engineering will be able to find $25,000 in savings from their asphalt maintenance account as a result of doing the work ourselves.</w:t>
      </w:r>
    </w:p>
    <w:p w:rsidR="0062324F" w:rsidRDefault="0062324F" w:rsidP="0062324F">
      <w:pPr>
        <w:tabs>
          <w:tab w:val="left" w:pos="720"/>
          <w:tab w:val="decimal" w:pos="7920"/>
        </w:tabs>
        <w:jc w:val="left"/>
        <w:rPr>
          <w:rFonts w:cs="Arial"/>
          <w:bCs/>
          <w:lang w:val="en-GB"/>
        </w:rPr>
      </w:pPr>
    </w:p>
    <w:p w:rsidR="0062324F" w:rsidRPr="00B811BF" w:rsidRDefault="0062324F" w:rsidP="0062324F">
      <w:pPr>
        <w:tabs>
          <w:tab w:val="left" w:pos="720"/>
          <w:tab w:val="decimal" w:pos="7920"/>
        </w:tabs>
        <w:jc w:val="left"/>
        <w:rPr>
          <w:rFonts w:cs="Arial"/>
          <w:b/>
          <w:bCs/>
          <w:sz w:val="28"/>
          <w:szCs w:val="28"/>
          <w:lang w:val="en-GB"/>
        </w:rPr>
      </w:pPr>
      <w:r w:rsidRPr="00B811BF">
        <w:rPr>
          <w:rFonts w:cs="Arial"/>
          <w:b/>
          <w:bCs/>
          <w:sz w:val="28"/>
          <w:szCs w:val="28"/>
          <w:lang w:val="en-GB"/>
        </w:rPr>
        <w:t>Fiscal Framework</w:t>
      </w:r>
    </w:p>
    <w:p w:rsidR="0062324F" w:rsidRDefault="0062324F" w:rsidP="0062324F">
      <w:pPr>
        <w:tabs>
          <w:tab w:val="left" w:pos="720"/>
          <w:tab w:val="decimal" w:pos="7920"/>
        </w:tabs>
        <w:jc w:val="left"/>
        <w:rPr>
          <w:rFonts w:cs="Arial"/>
          <w:bCs/>
          <w:lang w:val="en-GB"/>
        </w:rPr>
      </w:pPr>
    </w:p>
    <w:p w:rsidR="0062324F" w:rsidRPr="00867F48" w:rsidRDefault="0062324F" w:rsidP="0062324F">
      <w:pPr>
        <w:tabs>
          <w:tab w:val="left" w:pos="720"/>
          <w:tab w:val="decimal" w:pos="7920"/>
        </w:tabs>
        <w:rPr>
          <w:rFonts w:cs="Arial"/>
          <w:bCs/>
          <w:lang w:val="en-GB"/>
        </w:rPr>
      </w:pPr>
      <w:r>
        <w:rPr>
          <w:rFonts w:cs="Arial"/>
          <w:bCs/>
          <w:lang w:val="en-GB"/>
        </w:rPr>
        <w:t>The Committee reviewed a document from Municipalities Newfoundland and Labrador regarding the proposed Fiscal Framework between the Provincial Government and municipalities.  They have outlined several areas where they are asking the Province to provide funding for municipalities, as well as discussing issues that are not strictly monetary such as regionalization.  The document will be discussed at the Municipalities Newfoundland and Labrador convention in Corner Brook.</w:t>
      </w:r>
    </w:p>
    <w:p w:rsidR="00913938" w:rsidRDefault="00913938" w:rsidP="00FC4A46">
      <w:pPr>
        <w:rPr>
          <w:b/>
          <w:sz w:val="28"/>
          <w:szCs w:val="28"/>
        </w:rPr>
      </w:pPr>
    </w:p>
    <w:p w:rsidR="006C0861" w:rsidRDefault="006C0861" w:rsidP="000D1F2B">
      <w:pPr>
        <w:rPr>
          <w:b/>
          <w:sz w:val="28"/>
          <w:szCs w:val="28"/>
        </w:rPr>
      </w:pPr>
    </w:p>
    <w:p w:rsidR="007D41D2" w:rsidRPr="00F005B4" w:rsidRDefault="00F005B4" w:rsidP="00F005B4">
      <w:pPr>
        <w:pStyle w:val="Heading3"/>
      </w:pPr>
      <w:r w:rsidRPr="00F005B4">
        <w:lastRenderedPageBreak/>
        <w:t>H</w:t>
      </w:r>
      <w:r w:rsidR="007D41D2" w:rsidRPr="00F005B4">
        <w:t>.</w:t>
      </w:r>
      <w:r w:rsidR="007D41D2" w:rsidRPr="00F005B4">
        <w:tab/>
        <w:t>Other:</w:t>
      </w:r>
    </w:p>
    <w:p w:rsidR="007D41D2" w:rsidRDefault="00F005B4" w:rsidP="002A2170">
      <w:pPr>
        <w:ind w:firstLine="720"/>
      </w:pPr>
      <w:r>
        <w:t>None.</w:t>
      </w:r>
      <w:r w:rsidR="007D41D2">
        <w:tab/>
      </w:r>
    </w:p>
    <w:p w:rsidR="00C37C5B" w:rsidRDefault="002622DB" w:rsidP="002A2170">
      <w:pPr>
        <w:pStyle w:val="Heading1"/>
      </w:pPr>
      <w:r>
        <w:t>6</w:t>
      </w:r>
      <w:r w:rsidR="00FC700D">
        <w:t>.</w:t>
      </w:r>
      <w:r w:rsidR="00FC700D">
        <w:tab/>
        <w:t>ADMINISTRATION</w:t>
      </w:r>
    </w:p>
    <w:p w:rsidR="002D67B8" w:rsidRDefault="002A2170" w:rsidP="002A2170">
      <w:pPr>
        <w:ind w:firstLine="720"/>
      </w:pPr>
      <w:r>
        <w:t>None.</w:t>
      </w:r>
    </w:p>
    <w:p w:rsidR="007E0D19" w:rsidRDefault="006678B2" w:rsidP="00FC700D">
      <w:pPr>
        <w:pStyle w:val="Heading1"/>
      </w:pPr>
      <w:r>
        <w:t>7</w:t>
      </w:r>
      <w:r w:rsidR="00FC700D">
        <w:t>.</w:t>
      </w:r>
      <w:r w:rsidR="00FC700D">
        <w:tab/>
        <w:t>CORRESPONDENCE</w:t>
      </w:r>
    </w:p>
    <w:p w:rsidR="002622DB" w:rsidRPr="00FE766E" w:rsidRDefault="006A0391" w:rsidP="006A0391">
      <w:pPr>
        <w:ind w:firstLine="720"/>
      </w:pPr>
      <w:r>
        <w:t>None.</w:t>
      </w:r>
    </w:p>
    <w:p w:rsidR="0085396C" w:rsidRDefault="00BC7929" w:rsidP="006640D8">
      <w:pPr>
        <w:pStyle w:val="Heading1"/>
      </w:pPr>
      <w:r>
        <w:t>8.</w:t>
      </w:r>
      <w:r>
        <w:tab/>
        <w:t>NEW BUSINESS</w:t>
      </w:r>
    </w:p>
    <w:p w:rsidR="00241ADB" w:rsidRPr="00241ADB" w:rsidRDefault="00241ADB" w:rsidP="00241ADB">
      <w:pPr>
        <w:pStyle w:val="Heading3"/>
      </w:pPr>
      <w:r>
        <w:t>Stop Work Order for Phase 13 Spruce Court</w:t>
      </w:r>
    </w:p>
    <w:p w:rsidR="002D2E32" w:rsidRDefault="002D2E32" w:rsidP="002D2E32">
      <w:r>
        <w:t>The developer of Phase 13 of the Spruce Court sub-division is carrying out the development without a permit for the development being issued.</w:t>
      </w:r>
    </w:p>
    <w:p w:rsidR="002D2E32" w:rsidRDefault="002D2E32" w:rsidP="002D2E32"/>
    <w:p w:rsidR="00241ADB" w:rsidRPr="00241ADB" w:rsidRDefault="00241ADB" w:rsidP="002D2E32">
      <w:pPr>
        <w:rPr>
          <w:b/>
          <w:sz w:val="26"/>
          <w:szCs w:val="26"/>
        </w:rPr>
      </w:pPr>
      <w:r w:rsidRPr="00241ADB">
        <w:rPr>
          <w:b/>
          <w:sz w:val="26"/>
          <w:szCs w:val="26"/>
        </w:rPr>
        <w:t>Motion #14-219</w:t>
      </w:r>
    </w:p>
    <w:p w:rsidR="00241ADB" w:rsidRPr="00241ADB" w:rsidRDefault="00241ADB" w:rsidP="002D2E32">
      <w:pPr>
        <w:rPr>
          <w:b/>
          <w:sz w:val="26"/>
          <w:szCs w:val="26"/>
        </w:rPr>
      </w:pPr>
      <w:r w:rsidRPr="00241ADB">
        <w:rPr>
          <w:b/>
          <w:sz w:val="26"/>
          <w:szCs w:val="26"/>
        </w:rPr>
        <w:t xml:space="preserve">Stop Work Order for Phase 13 Spruce Court </w:t>
      </w:r>
    </w:p>
    <w:p w:rsidR="00241ADB" w:rsidRDefault="00241ADB" w:rsidP="002D2E32"/>
    <w:p w:rsidR="002D2E32" w:rsidRDefault="00241ADB" w:rsidP="002D2E32">
      <w:r>
        <w:t>M</w:t>
      </w:r>
      <w:r w:rsidR="002D2E32">
        <w:t>ove</w:t>
      </w:r>
      <w:r>
        <w:t xml:space="preserve">d by </w:t>
      </w:r>
      <w:proofErr w:type="spellStart"/>
      <w:r>
        <w:t>Councillor</w:t>
      </w:r>
      <w:proofErr w:type="spellEnd"/>
      <w:r>
        <w:t xml:space="preserve"> Parrott and seconded by </w:t>
      </w:r>
      <w:proofErr w:type="spellStart"/>
      <w:r>
        <w:t>Councillor</w:t>
      </w:r>
      <w:proofErr w:type="spellEnd"/>
      <w:r>
        <w:t xml:space="preserve"> Dove</w:t>
      </w:r>
      <w:r w:rsidR="002D2E32">
        <w:t xml:space="preserve"> that the Town of Gander issue a Stop Work Order to McCurdy Enterprises Limited for Phase 13 of the Spruce Court sub-division.</w:t>
      </w:r>
    </w:p>
    <w:p w:rsidR="002D67B8" w:rsidRDefault="002D67B8" w:rsidP="00C31643"/>
    <w:p w:rsidR="002D67B8" w:rsidRDefault="00241ADB" w:rsidP="00C31643">
      <w:r>
        <w:tab/>
      </w:r>
      <w:r>
        <w:tab/>
        <w:t xml:space="preserve">In </w:t>
      </w:r>
      <w:proofErr w:type="spellStart"/>
      <w:r>
        <w:t>Favour</w:t>
      </w:r>
      <w:proofErr w:type="spellEnd"/>
      <w:r>
        <w:t>:</w:t>
      </w:r>
      <w:r>
        <w:tab/>
        <w:t>6</w:t>
      </w:r>
      <w:r>
        <w:tab/>
        <w:t>Opposing:</w:t>
      </w:r>
      <w:r>
        <w:tab/>
        <w:t>0</w:t>
      </w:r>
    </w:p>
    <w:p w:rsidR="00241ADB" w:rsidRDefault="00241ADB" w:rsidP="00C31643"/>
    <w:p w:rsidR="00241ADB" w:rsidRDefault="00241ADB" w:rsidP="00C31643">
      <w:r w:rsidRPr="00241ADB">
        <w:rPr>
          <w:b/>
        </w:rPr>
        <w:t>Decision:</w:t>
      </w:r>
      <w:r>
        <w:tab/>
        <w:t>Motion carried.</w:t>
      </w:r>
    </w:p>
    <w:p w:rsidR="00241ADB" w:rsidRDefault="00241ADB" w:rsidP="00C31643"/>
    <w:p w:rsidR="003007F9" w:rsidRPr="001B6191" w:rsidRDefault="001B6191" w:rsidP="001B6191">
      <w:pPr>
        <w:pStyle w:val="Heading3"/>
      </w:pPr>
      <w:r>
        <w:t>Blackwood Drive Engineering Services</w:t>
      </w:r>
    </w:p>
    <w:p w:rsidR="003007F9" w:rsidRDefault="003007F9" w:rsidP="003007F9">
      <w:pPr>
        <w:rPr>
          <w:b/>
          <w:u w:val="single"/>
        </w:rPr>
      </w:pPr>
    </w:p>
    <w:p w:rsidR="003007F9" w:rsidRDefault="003007F9" w:rsidP="003007F9">
      <w:r>
        <w:t>The Town approached local engineering firms asking them for a quotation to provide engineering services for the reconstruction of Blackwood Drive in 2015 and one bid was received.  We will be doing the rest of our 2015 capital projects in house but do not have enough resources to do Blackwood Drive.</w:t>
      </w:r>
    </w:p>
    <w:p w:rsidR="001B6191" w:rsidRDefault="001B6191" w:rsidP="003007F9"/>
    <w:p w:rsidR="001B6191" w:rsidRPr="009C741E" w:rsidRDefault="001B6191" w:rsidP="003007F9">
      <w:pPr>
        <w:rPr>
          <w:b/>
          <w:sz w:val="26"/>
          <w:szCs w:val="26"/>
        </w:rPr>
      </w:pPr>
      <w:r w:rsidRPr="009C741E">
        <w:rPr>
          <w:b/>
          <w:sz w:val="26"/>
          <w:szCs w:val="26"/>
        </w:rPr>
        <w:t>Motion #14-220</w:t>
      </w:r>
    </w:p>
    <w:p w:rsidR="001B6191" w:rsidRPr="009C741E" w:rsidRDefault="001B6191" w:rsidP="003007F9">
      <w:pPr>
        <w:rPr>
          <w:b/>
          <w:sz w:val="26"/>
          <w:szCs w:val="26"/>
        </w:rPr>
      </w:pPr>
      <w:r w:rsidRPr="009C741E">
        <w:rPr>
          <w:b/>
          <w:sz w:val="26"/>
          <w:szCs w:val="26"/>
        </w:rPr>
        <w:t>Blackwood Drive Engineering Services</w:t>
      </w:r>
    </w:p>
    <w:p w:rsidR="003007F9" w:rsidRDefault="003007F9" w:rsidP="003007F9"/>
    <w:p w:rsidR="003007F9" w:rsidRDefault="001B6191" w:rsidP="003007F9">
      <w:r>
        <w:t>M</w:t>
      </w:r>
      <w:r w:rsidR="003007F9">
        <w:t>ove</w:t>
      </w:r>
      <w:r>
        <w:t xml:space="preserve">d </w:t>
      </w:r>
      <w:r w:rsidR="00AF70FC">
        <w:t xml:space="preserve">by </w:t>
      </w:r>
      <w:proofErr w:type="spellStart"/>
      <w:r w:rsidR="00AF70FC">
        <w:t>Councillor</w:t>
      </w:r>
      <w:proofErr w:type="spellEnd"/>
      <w:r w:rsidR="00AF70FC">
        <w:t xml:space="preserve"> Parrott and seconded by </w:t>
      </w:r>
      <w:proofErr w:type="spellStart"/>
      <w:r w:rsidR="00AF70FC">
        <w:t>Councillor</w:t>
      </w:r>
      <w:proofErr w:type="spellEnd"/>
      <w:r w:rsidR="00AF70FC">
        <w:t xml:space="preserve"> Dove </w:t>
      </w:r>
      <w:r w:rsidR="003007F9">
        <w:t>that the Town of Gander hire DMG Consulting Limited to provide engineering services for the reconstruction of Blackwood Drive.</w:t>
      </w:r>
    </w:p>
    <w:p w:rsidR="00241ADB" w:rsidRDefault="00241ADB" w:rsidP="00C31643"/>
    <w:p w:rsidR="00B50A08" w:rsidRDefault="00B50A08" w:rsidP="00C31643">
      <w:r>
        <w:tab/>
      </w:r>
      <w:r>
        <w:tab/>
        <w:t xml:space="preserve">In </w:t>
      </w:r>
      <w:proofErr w:type="spellStart"/>
      <w:r>
        <w:t>Favour</w:t>
      </w:r>
      <w:proofErr w:type="spellEnd"/>
      <w:r>
        <w:t>:</w:t>
      </w:r>
      <w:r>
        <w:tab/>
        <w:t>6</w:t>
      </w:r>
      <w:r>
        <w:tab/>
        <w:t>Opposing:</w:t>
      </w:r>
      <w:r>
        <w:tab/>
        <w:t>0</w:t>
      </w:r>
    </w:p>
    <w:p w:rsidR="00B50A08" w:rsidRDefault="00B50A08" w:rsidP="00C31643"/>
    <w:p w:rsidR="00B50A08" w:rsidRDefault="00B50A08" w:rsidP="00C31643">
      <w:r w:rsidRPr="00B50A08">
        <w:rPr>
          <w:b/>
        </w:rPr>
        <w:lastRenderedPageBreak/>
        <w:t>Decision:</w:t>
      </w:r>
      <w:r>
        <w:tab/>
        <w:t>Motion carried.</w:t>
      </w:r>
    </w:p>
    <w:p w:rsidR="00D1095C" w:rsidRDefault="00D1095C" w:rsidP="00C31643"/>
    <w:p w:rsidR="00D1095C" w:rsidRDefault="00D1095C" w:rsidP="00313952">
      <w:pPr>
        <w:pStyle w:val="Heading3"/>
      </w:pPr>
      <w:r>
        <w:t>Health &amp; Wellness Committee</w:t>
      </w:r>
    </w:p>
    <w:p w:rsidR="00D1095C" w:rsidRPr="002A743D" w:rsidRDefault="00734C71" w:rsidP="00C31643">
      <w:r w:rsidRPr="002A743D">
        <w:t xml:space="preserve">Deputy Mayor Abbott </w:t>
      </w:r>
      <w:r w:rsidR="00967FFE" w:rsidRPr="002A743D">
        <w:t xml:space="preserve">advised that Council will be assisting in the development of a Health &amp; Wellness Committee.  This </w:t>
      </w:r>
      <w:r w:rsidR="00D82C86">
        <w:t>C</w:t>
      </w:r>
      <w:r w:rsidR="00967FFE" w:rsidRPr="002A743D">
        <w:t xml:space="preserve">ommittee will address items such as </w:t>
      </w:r>
      <w:r w:rsidR="00174D36" w:rsidRPr="002A743D">
        <w:t xml:space="preserve">health services missing or needing improvement within the community and how the </w:t>
      </w:r>
      <w:r w:rsidR="00D82C86">
        <w:t>C</w:t>
      </w:r>
      <w:r w:rsidR="00174D36" w:rsidRPr="002A743D">
        <w:t xml:space="preserve">ommunity can be proactive in </w:t>
      </w:r>
      <w:r w:rsidRPr="002A743D">
        <w:t xml:space="preserve">addressing these issues. </w:t>
      </w:r>
      <w:r w:rsidR="00174D36" w:rsidRPr="002A743D">
        <w:t xml:space="preserve">  Any resident wishes to participate in this </w:t>
      </w:r>
      <w:r w:rsidR="002A743D">
        <w:t>C</w:t>
      </w:r>
      <w:r w:rsidR="00174D36" w:rsidRPr="002A743D">
        <w:t>ommittee are asked to please contact Deputy Mayor Abbott as he will be chai</w:t>
      </w:r>
      <w:r w:rsidR="002A743D">
        <w:t>ring this C</w:t>
      </w:r>
      <w:r w:rsidR="00174D36" w:rsidRPr="002A743D">
        <w:t>ommittee.</w:t>
      </w:r>
    </w:p>
    <w:p w:rsidR="00734C71" w:rsidRDefault="00734C71" w:rsidP="00C31643">
      <w:pPr>
        <w:rPr>
          <w:i/>
        </w:rPr>
      </w:pPr>
    </w:p>
    <w:p w:rsidR="00313952" w:rsidRPr="00313952" w:rsidRDefault="001E75F2" w:rsidP="00313952">
      <w:pPr>
        <w:pStyle w:val="Heading3"/>
      </w:pPr>
      <w:r>
        <w:t>Her</w:t>
      </w:r>
      <w:r w:rsidR="00313952">
        <w:t>itage Committee Update</w:t>
      </w:r>
    </w:p>
    <w:p w:rsidR="00313952" w:rsidRPr="002A743D" w:rsidRDefault="00313952" w:rsidP="00C31643">
      <w:proofErr w:type="spellStart"/>
      <w:r w:rsidRPr="002A743D">
        <w:t>Councillor</w:t>
      </w:r>
      <w:proofErr w:type="spellEnd"/>
      <w:r w:rsidRPr="002A743D">
        <w:t xml:space="preserve"> Lorenzen </w:t>
      </w:r>
      <w:r w:rsidR="00174D36" w:rsidRPr="002A743D">
        <w:t xml:space="preserve">reminded residents that the Heritage Committee is in the process of being established and encouraged </w:t>
      </w:r>
      <w:r w:rsidR="008B061E" w:rsidRPr="002A743D">
        <w:t xml:space="preserve">interested </w:t>
      </w:r>
      <w:r w:rsidR="00174D36" w:rsidRPr="002A743D">
        <w:t>residents to contact him for more</w:t>
      </w:r>
      <w:r w:rsidR="00D05256" w:rsidRPr="002A743D">
        <w:t xml:space="preserve"> </w:t>
      </w:r>
      <w:r w:rsidR="00F54412" w:rsidRPr="002A743D">
        <w:t>information.</w:t>
      </w:r>
    </w:p>
    <w:p w:rsidR="003849AF" w:rsidRDefault="003849AF" w:rsidP="00C31643">
      <w:pPr>
        <w:rPr>
          <w:i/>
        </w:rPr>
      </w:pPr>
    </w:p>
    <w:p w:rsidR="003849AF" w:rsidRDefault="003849AF" w:rsidP="003849AF">
      <w:pPr>
        <w:pStyle w:val="Heading3"/>
      </w:pPr>
      <w:r>
        <w:t>MNL Convention</w:t>
      </w:r>
    </w:p>
    <w:p w:rsidR="008B061E" w:rsidRDefault="008B061E" w:rsidP="008B061E">
      <w:r>
        <w:t>Council provided an update of the MNL Convention held recently in Corner Brook.</w:t>
      </w:r>
    </w:p>
    <w:p w:rsidR="008B061E" w:rsidRDefault="008B061E" w:rsidP="008B061E">
      <w:pPr>
        <w:pStyle w:val="Heading3"/>
      </w:pPr>
      <w:r>
        <w:t>Other</w:t>
      </w:r>
    </w:p>
    <w:p w:rsidR="008B061E" w:rsidRPr="008B061E" w:rsidRDefault="008B061E" w:rsidP="008B061E">
      <w:r>
        <w:t xml:space="preserve">Council advised the public that more </w:t>
      </w:r>
      <w:bookmarkStart w:id="3" w:name="_GoBack"/>
      <w:r w:rsidR="00F07834">
        <w:t>detailed agenda of regular C</w:t>
      </w:r>
      <w:r>
        <w:t>ouncil will be available 24 hours in advance.  The agenda will be post</w:t>
      </w:r>
      <w:bookmarkEnd w:id="3"/>
      <w:r>
        <w:t xml:space="preserve">ed on the Town’s website.  </w:t>
      </w:r>
    </w:p>
    <w:p w:rsidR="00092B02" w:rsidRPr="00092B02" w:rsidRDefault="00C10A5F" w:rsidP="00092B02">
      <w:pPr>
        <w:pStyle w:val="Heading1"/>
      </w:pPr>
      <w:r>
        <w:t>9</w:t>
      </w:r>
      <w:r w:rsidR="00FC700D">
        <w:t>.</w:t>
      </w:r>
      <w:r w:rsidR="00FC700D">
        <w:tab/>
        <w:t>ADJOURNMENT</w:t>
      </w:r>
    </w:p>
    <w:p w:rsidR="00B0215E" w:rsidRDefault="00B0215E" w:rsidP="00B0215E"/>
    <w:p w:rsidR="00B13F07" w:rsidRDefault="00B0215E" w:rsidP="00B0215E">
      <w:pPr>
        <w:rPr>
          <w:b/>
          <w:sz w:val="26"/>
          <w:szCs w:val="26"/>
        </w:rPr>
      </w:pPr>
      <w:r w:rsidRPr="00BA0A0A">
        <w:rPr>
          <w:b/>
          <w:sz w:val="26"/>
          <w:szCs w:val="26"/>
        </w:rPr>
        <w:t>Motion #</w:t>
      </w:r>
      <w:r w:rsidR="00C532C8">
        <w:rPr>
          <w:b/>
          <w:sz w:val="26"/>
          <w:szCs w:val="26"/>
        </w:rPr>
        <w:t>14-</w:t>
      </w:r>
      <w:r w:rsidR="00BC42C7">
        <w:rPr>
          <w:b/>
          <w:sz w:val="26"/>
          <w:szCs w:val="26"/>
        </w:rPr>
        <w:t>221</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There being no fu</w:t>
      </w:r>
      <w:r w:rsidR="00FA38C9">
        <w:t xml:space="preserve">rther business, it was moved by </w:t>
      </w:r>
      <w:r w:rsidR="00C05742">
        <w:t>Deputy Mayor Abbott</w:t>
      </w:r>
      <w:r w:rsidR="00103118">
        <w:t xml:space="preserve"> and seconded by </w:t>
      </w:r>
      <w:proofErr w:type="spellStart"/>
      <w:r w:rsidR="00103118">
        <w:t>Councillor</w:t>
      </w:r>
      <w:proofErr w:type="spellEnd"/>
      <w:r w:rsidR="00103118">
        <w:t xml:space="preserve"> </w:t>
      </w:r>
      <w:r w:rsidR="00C05742">
        <w:t>Parrott</w:t>
      </w:r>
      <w:r w:rsidR="003E67D5">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103118">
        <w:t>6</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054954" w:rsidRDefault="00054954" w:rsidP="007E0D19"/>
    <w:p w:rsidR="00C36C39" w:rsidRDefault="00C36C39" w:rsidP="007E0D19"/>
    <w:p w:rsidR="00FF40F4" w:rsidRDefault="00C36C39" w:rsidP="007E0D19">
      <w:r>
        <w:t>T</w:t>
      </w:r>
      <w:r w:rsidR="00FC700D">
        <w:t>he meeting adjourned at</w:t>
      </w:r>
      <w:r w:rsidR="00893E2E">
        <w:t xml:space="preserve"> </w:t>
      </w:r>
      <w:r w:rsidR="00C05742">
        <w:t>5</w:t>
      </w:r>
      <w:r w:rsidR="00FC4E11">
        <w:t>:</w:t>
      </w:r>
      <w:r w:rsidR="00C05742">
        <w:t>30</w:t>
      </w:r>
      <w:r w:rsidR="00FC4E11">
        <w:t>pm</w:t>
      </w:r>
      <w:r w:rsidR="00C613CD">
        <w:t>.</w:t>
      </w:r>
    </w:p>
    <w:p w:rsidR="00AB03A6" w:rsidRDefault="00AB03A6" w:rsidP="007E0D19"/>
    <w:p w:rsidR="00C36C39" w:rsidRDefault="00C36C39" w:rsidP="007E0D19"/>
    <w:p w:rsidR="00FC700D" w:rsidRDefault="00677FB4">
      <w:pPr>
        <w:rPr>
          <w:b/>
        </w:rPr>
      </w:pPr>
      <w:r w:rsidRPr="00677FB4">
        <w:rPr>
          <w:noProof/>
          <w:lang w:val="en-CA" w:eastAsia="en-CA"/>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7F2224" w:rsidRDefault="00C05742" w:rsidP="00FC700D">
      <w:pPr>
        <w:rPr>
          <w:b/>
        </w:rPr>
      </w:pPr>
      <w:r>
        <w:rPr>
          <w:b/>
        </w:rPr>
        <w:t>C. Elliott, Mayor</w:t>
      </w:r>
    </w:p>
    <w:p w:rsidR="00C36C39" w:rsidRDefault="00C36C39" w:rsidP="00FC700D">
      <w:pPr>
        <w:rPr>
          <w:b/>
        </w:rPr>
      </w:pPr>
    </w:p>
    <w:p w:rsidR="007F2224" w:rsidRDefault="007F2224" w:rsidP="00FC700D">
      <w:pPr>
        <w:rPr>
          <w:b/>
        </w:rPr>
      </w:pPr>
      <w:r>
        <w:rPr>
          <w:b/>
        </w:rPr>
        <w:t>___________________________________</w:t>
      </w:r>
    </w:p>
    <w:p w:rsidR="007F2224" w:rsidRPr="00FC700D" w:rsidRDefault="00923400" w:rsidP="00FC700D">
      <w:pPr>
        <w:rPr>
          <w:b/>
        </w:rPr>
      </w:pPr>
      <w:r>
        <w:rPr>
          <w:b/>
        </w:rPr>
        <w:t>G. Brown</w:t>
      </w:r>
      <w:r w:rsidR="002F1039">
        <w:rPr>
          <w:b/>
        </w:rPr>
        <w:t>, Town Clerk</w:t>
      </w:r>
      <w:r w:rsidR="009555F5">
        <w:rPr>
          <w:b/>
        </w:rPr>
        <w:t xml:space="preserve"> </w:t>
      </w:r>
    </w:p>
    <w:sectPr w:rsidR="007F2224" w:rsidRPr="00FC700D" w:rsidSect="006B03EA">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931" w:rsidRDefault="00A83931" w:rsidP="007E0D19">
      <w:r>
        <w:separator/>
      </w:r>
    </w:p>
  </w:endnote>
  <w:endnote w:type="continuationSeparator" w:id="0">
    <w:p w:rsidR="00A83931" w:rsidRDefault="00A83931" w:rsidP="007E0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931" w:rsidRDefault="00A83931" w:rsidP="007E0D19">
      <w:r>
        <w:separator/>
      </w:r>
    </w:p>
  </w:footnote>
  <w:footnote w:type="continuationSeparator" w:id="0">
    <w:p w:rsidR="00A83931" w:rsidRDefault="00A83931"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F70" w:rsidRPr="007E0D19" w:rsidRDefault="00941F70"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October 15, 2014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677FB4" w:rsidRPr="007E0D19">
          <w:rPr>
            <w:b/>
            <w:i/>
            <w:color w:val="7F7F7F" w:themeColor="text1" w:themeTint="80"/>
          </w:rPr>
          <w:fldChar w:fldCharType="begin"/>
        </w:r>
        <w:r w:rsidRPr="007E0D19">
          <w:rPr>
            <w:b/>
            <w:i/>
            <w:color w:val="7F7F7F" w:themeColor="text1" w:themeTint="80"/>
          </w:rPr>
          <w:instrText xml:space="preserve"> PAGE </w:instrText>
        </w:r>
        <w:r w:rsidR="00677FB4" w:rsidRPr="007E0D19">
          <w:rPr>
            <w:b/>
            <w:i/>
            <w:color w:val="7F7F7F" w:themeColor="text1" w:themeTint="80"/>
          </w:rPr>
          <w:fldChar w:fldCharType="separate"/>
        </w:r>
        <w:r w:rsidR="0002453C">
          <w:rPr>
            <w:b/>
            <w:i/>
            <w:noProof/>
            <w:color w:val="7F7F7F" w:themeColor="text1" w:themeTint="80"/>
          </w:rPr>
          <w:t>19</w:t>
        </w:r>
        <w:r w:rsidR="00677FB4" w:rsidRPr="007E0D19">
          <w:rPr>
            <w:b/>
            <w:i/>
            <w:color w:val="7F7F7F" w:themeColor="text1" w:themeTint="80"/>
          </w:rPr>
          <w:fldChar w:fldCharType="end"/>
        </w:r>
        <w:r w:rsidRPr="007E0D19">
          <w:rPr>
            <w:b/>
            <w:i/>
            <w:color w:val="7F7F7F" w:themeColor="text1" w:themeTint="80"/>
          </w:rPr>
          <w:t xml:space="preserve"> of </w:t>
        </w:r>
        <w:r w:rsidR="00677FB4" w:rsidRPr="007E0D19">
          <w:rPr>
            <w:b/>
            <w:i/>
            <w:color w:val="7F7F7F" w:themeColor="text1" w:themeTint="80"/>
          </w:rPr>
          <w:fldChar w:fldCharType="begin"/>
        </w:r>
        <w:r w:rsidRPr="007E0D19">
          <w:rPr>
            <w:b/>
            <w:i/>
            <w:color w:val="7F7F7F" w:themeColor="text1" w:themeTint="80"/>
          </w:rPr>
          <w:instrText xml:space="preserve"> NUMPAGES  </w:instrText>
        </w:r>
        <w:r w:rsidR="00677FB4" w:rsidRPr="007E0D19">
          <w:rPr>
            <w:b/>
            <w:i/>
            <w:color w:val="7F7F7F" w:themeColor="text1" w:themeTint="80"/>
          </w:rPr>
          <w:fldChar w:fldCharType="separate"/>
        </w:r>
        <w:r w:rsidR="0002453C">
          <w:rPr>
            <w:b/>
            <w:i/>
            <w:noProof/>
            <w:color w:val="7F7F7F" w:themeColor="text1" w:themeTint="80"/>
          </w:rPr>
          <w:t>19</w:t>
        </w:r>
        <w:r w:rsidR="00677FB4" w:rsidRPr="007E0D19">
          <w:rPr>
            <w:b/>
            <w:i/>
            <w:color w:val="7F7F7F" w:themeColor="text1" w:themeTint="80"/>
          </w:rPr>
          <w:fldChar w:fldCharType="end"/>
        </w:r>
      </w:sdtContent>
    </w:sdt>
  </w:p>
  <w:p w:rsidR="00941F70" w:rsidRPr="00C22809" w:rsidRDefault="00941F70">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F70" w:rsidRPr="00C20CB1" w:rsidRDefault="00941F70"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941F70" w:rsidRPr="001169EB" w:rsidRDefault="00941F7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941F70" w:rsidRPr="001169EB" w:rsidRDefault="00941F70"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October 15, 2014 @ 4:30 p</w:t>
    </w:r>
    <w:r w:rsidRPr="001169EB">
      <w:rPr>
        <w:rFonts w:cs="Arial"/>
        <w:b/>
        <w:sz w:val="28"/>
        <w:szCs w:val="28"/>
      </w:rPr>
      <w:t>m</w:t>
    </w:r>
  </w:p>
  <w:p w:rsidR="00941F70" w:rsidRDefault="00941F70"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D6F"/>
    <w:multiLevelType w:val="hybridMultilevel"/>
    <w:tmpl w:val="20604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197754"/>
    <w:multiLevelType w:val="hybridMultilevel"/>
    <w:tmpl w:val="55E00832"/>
    <w:lvl w:ilvl="0" w:tplc="312E229E">
      <w:start w:val="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360E7E"/>
    <w:multiLevelType w:val="hybridMultilevel"/>
    <w:tmpl w:val="3FA06DFA"/>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4483D84"/>
    <w:multiLevelType w:val="hybridMultilevel"/>
    <w:tmpl w:val="86805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E74821"/>
    <w:multiLevelType w:val="hybridMultilevel"/>
    <w:tmpl w:val="DBCA6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FC09C8"/>
    <w:multiLevelType w:val="hybridMultilevel"/>
    <w:tmpl w:val="459AB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2C3D90"/>
    <w:multiLevelType w:val="hybridMultilevel"/>
    <w:tmpl w:val="C9E87606"/>
    <w:lvl w:ilvl="0" w:tplc="346C91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2332C39"/>
    <w:multiLevelType w:val="hybridMultilevel"/>
    <w:tmpl w:val="5FF23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27E07E40"/>
    <w:multiLevelType w:val="hybridMultilevel"/>
    <w:tmpl w:val="4CC20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604F34"/>
    <w:multiLevelType w:val="hybridMultilevel"/>
    <w:tmpl w:val="86FC0F48"/>
    <w:lvl w:ilvl="0" w:tplc="0409000F">
      <w:start w:val="1"/>
      <w:numFmt w:val="decimal"/>
      <w:lvlText w:val="%1."/>
      <w:lvlJc w:val="left"/>
      <w:pPr>
        <w:ind w:left="750" w:hanging="360"/>
      </w:p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18">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086FF4"/>
    <w:multiLevelType w:val="hybridMultilevel"/>
    <w:tmpl w:val="0BAE4D2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159289C"/>
    <w:multiLevelType w:val="hybridMultilevel"/>
    <w:tmpl w:val="EAE2884C"/>
    <w:lvl w:ilvl="0" w:tplc="D66810F6">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D520D1"/>
    <w:multiLevelType w:val="hybridMultilevel"/>
    <w:tmpl w:val="78CCA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B63957"/>
    <w:multiLevelType w:val="hybridMultilevel"/>
    <w:tmpl w:val="8FF89AE4"/>
    <w:lvl w:ilvl="0" w:tplc="ABBE1F1A">
      <w:start w:val="7"/>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E645EE"/>
    <w:multiLevelType w:val="hybridMultilevel"/>
    <w:tmpl w:val="8B000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26">
    <w:nsid w:val="5B4B1A27"/>
    <w:multiLevelType w:val="hybridMultilevel"/>
    <w:tmpl w:val="2292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072983"/>
    <w:multiLevelType w:val="hybridMultilevel"/>
    <w:tmpl w:val="72B89A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451091"/>
    <w:multiLevelType w:val="hybridMultilevel"/>
    <w:tmpl w:val="83B2E2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6D71"/>
    <w:multiLevelType w:val="hybridMultilevel"/>
    <w:tmpl w:val="23780F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6A4B30"/>
    <w:multiLevelType w:val="hybridMultilevel"/>
    <w:tmpl w:val="67968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8CE67DF"/>
    <w:multiLevelType w:val="hybridMultilevel"/>
    <w:tmpl w:val="B92C5082"/>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3">
    <w:nsid w:val="69DE417E"/>
    <w:multiLevelType w:val="hybridMultilevel"/>
    <w:tmpl w:val="4E3EEF30"/>
    <w:lvl w:ilvl="0" w:tplc="21F07EDE">
      <w:start w:val="1"/>
      <w:numFmt w:val="decimal"/>
      <w:lvlText w:val="(%1)"/>
      <w:lvlJc w:val="left"/>
      <w:pPr>
        <w:ind w:left="99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600020"/>
    <w:multiLevelType w:val="hybridMultilevel"/>
    <w:tmpl w:val="20AA9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07A48D6"/>
    <w:multiLevelType w:val="multilevel"/>
    <w:tmpl w:val="1C2E59FC"/>
    <w:lvl w:ilvl="0">
      <w:start w:val="1"/>
      <w:numFmt w:val="decimal"/>
      <w:lvlText w:val="%1."/>
      <w:lvlJc w:val="left"/>
      <w:pPr>
        <w:tabs>
          <w:tab w:val="num" w:pos="1080"/>
        </w:tabs>
        <w:ind w:left="1080" w:hanging="360"/>
      </w:pPr>
    </w:lvl>
    <w:lvl w:ilvl="1">
      <w:start w:val="1"/>
      <w:numFmt w:val="decimal"/>
      <w:isLgl/>
      <w:lvlText w:val="%1.%2."/>
      <w:lvlJc w:val="left"/>
      <w:pPr>
        <w:ind w:left="1260" w:hanging="540"/>
      </w:pPr>
      <w:rPr>
        <w:rFonts w:hint="default"/>
        <w:b/>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abstractNum w:abstractNumId="36">
    <w:nsid w:val="764E50B8"/>
    <w:multiLevelType w:val="hybridMultilevel"/>
    <w:tmpl w:val="0276B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4A12B7"/>
    <w:multiLevelType w:val="hybridMultilevel"/>
    <w:tmpl w:val="1E18F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39"/>
  </w:num>
  <w:num w:numId="4">
    <w:abstractNumId w:val="14"/>
  </w:num>
  <w:num w:numId="5">
    <w:abstractNumId w:val="37"/>
  </w:num>
  <w:num w:numId="6">
    <w:abstractNumId w:val="16"/>
  </w:num>
  <w:num w:numId="7">
    <w:abstractNumId w:val="15"/>
  </w:num>
  <w:num w:numId="8">
    <w:abstractNumId w:val="4"/>
  </w:num>
  <w:num w:numId="9">
    <w:abstractNumId w:val="2"/>
  </w:num>
  <w:num w:numId="10">
    <w:abstractNumId w:val="25"/>
  </w:num>
  <w:num w:numId="11">
    <w:abstractNumId w:val="29"/>
  </w:num>
  <w:num w:numId="12">
    <w:abstractNumId w:val="13"/>
  </w:num>
  <w:num w:numId="13">
    <w:abstractNumId w:val="3"/>
  </w:num>
  <w:num w:numId="14">
    <w:abstractNumId w:val="18"/>
  </w:num>
  <w:num w:numId="15">
    <w:abstractNumId w:val="10"/>
  </w:num>
  <w:num w:numId="16">
    <w:abstractNumId w:val="17"/>
  </w:num>
  <w:num w:numId="17">
    <w:abstractNumId w:val="27"/>
  </w:num>
  <w:num w:numId="18">
    <w:abstractNumId w:val="28"/>
  </w:num>
  <w:num w:numId="19">
    <w:abstractNumId w:val="22"/>
  </w:num>
  <w:num w:numId="20">
    <w:abstractNumId w:val="1"/>
  </w:num>
  <w:num w:numId="21">
    <w:abstractNumId w:val="9"/>
  </w:num>
  <w:num w:numId="22">
    <w:abstractNumId w:val="20"/>
  </w:num>
  <w:num w:numId="23">
    <w:abstractNumId w:val="38"/>
  </w:num>
  <w:num w:numId="24">
    <w:abstractNumId w:val="24"/>
  </w:num>
  <w:num w:numId="25">
    <w:abstractNumId w:val="0"/>
  </w:num>
  <w:num w:numId="26">
    <w:abstractNumId w:val="6"/>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35"/>
  </w:num>
  <w:num w:numId="30">
    <w:abstractNumId w:val="31"/>
  </w:num>
  <w:num w:numId="31">
    <w:abstractNumId w:val="8"/>
  </w:num>
  <w:num w:numId="32">
    <w:abstractNumId w:val="12"/>
  </w:num>
  <w:num w:numId="33">
    <w:abstractNumId w:val="36"/>
  </w:num>
  <w:num w:numId="34">
    <w:abstractNumId w:val="19"/>
  </w:num>
  <w:num w:numId="35">
    <w:abstractNumId w:val="7"/>
  </w:num>
  <w:num w:numId="36">
    <w:abstractNumId w:val="34"/>
  </w:num>
  <w:num w:numId="37">
    <w:abstractNumId w:val="23"/>
  </w:num>
  <w:num w:numId="38">
    <w:abstractNumId w:val="32"/>
  </w:num>
  <w:num w:numId="39">
    <w:abstractNumId w:val="26"/>
  </w:num>
  <w:num w:numId="40">
    <w:abstractNumId w:val="3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defaultTabStop w:val="720"/>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7E153D"/>
    <w:rsid w:val="00000FA2"/>
    <w:rsid w:val="0000128B"/>
    <w:rsid w:val="00002131"/>
    <w:rsid w:val="000025B6"/>
    <w:rsid w:val="00003161"/>
    <w:rsid w:val="00004424"/>
    <w:rsid w:val="000049D5"/>
    <w:rsid w:val="00004BF1"/>
    <w:rsid w:val="00005069"/>
    <w:rsid w:val="00005551"/>
    <w:rsid w:val="00011271"/>
    <w:rsid w:val="00011418"/>
    <w:rsid w:val="00015103"/>
    <w:rsid w:val="00015E8D"/>
    <w:rsid w:val="00016CAA"/>
    <w:rsid w:val="000171CA"/>
    <w:rsid w:val="00017381"/>
    <w:rsid w:val="000203D3"/>
    <w:rsid w:val="00020655"/>
    <w:rsid w:val="00020B59"/>
    <w:rsid w:val="000212E5"/>
    <w:rsid w:val="000228D9"/>
    <w:rsid w:val="00022F7E"/>
    <w:rsid w:val="000236A5"/>
    <w:rsid w:val="00023A71"/>
    <w:rsid w:val="00023C1A"/>
    <w:rsid w:val="00024481"/>
    <w:rsid w:val="0002453C"/>
    <w:rsid w:val="000248E5"/>
    <w:rsid w:val="000252B3"/>
    <w:rsid w:val="00025C9E"/>
    <w:rsid w:val="0002786D"/>
    <w:rsid w:val="000301A7"/>
    <w:rsid w:val="000307C3"/>
    <w:rsid w:val="000309AC"/>
    <w:rsid w:val="0003131A"/>
    <w:rsid w:val="00032243"/>
    <w:rsid w:val="00033733"/>
    <w:rsid w:val="000342C1"/>
    <w:rsid w:val="00034485"/>
    <w:rsid w:val="000344F2"/>
    <w:rsid w:val="00034581"/>
    <w:rsid w:val="00034A1D"/>
    <w:rsid w:val="0003614B"/>
    <w:rsid w:val="00036231"/>
    <w:rsid w:val="000366E0"/>
    <w:rsid w:val="00036A65"/>
    <w:rsid w:val="00037FAD"/>
    <w:rsid w:val="000407C2"/>
    <w:rsid w:val="000418F9"/>
    <w:rsid w:val="00042453"/>
    <w:rsid w:val="00042B56"/>
    <w:rsid w:val="00042BB0"/>
    <w:rsid w:val="00043601"/>
    <w:rsid w:val="00043962"/>
    <w:rsid w:val="00044864"/>
    <w:rsid w:val="0004512B"/>
    <w:rsid w:val="00045695"/>
    <w:rsid w:val="000463CD"/>
    <w:rsid w:val="000473B6"/>
    <w:rsid w:val="000474E2"/>
    <w:rsid w:val="00047C53"/>
    <w:rsid w:val="000504CA"/>
    <w:rsid w:val="00050A60"/>
    <w:rsid w:val="00051DFB"/>
    <w:rsid w:val="0005226E"/>
    <w:rsid w:val="00052796"/>
    <w:rsid w:val="00052F31"/>
    <w:rsid w:val="0005330A"/>
    <w:rsid w:val="00054954"/>
    <w:rsid w:val="000552AC"/>
    <w:rsid w:val="000555DE"/>
    <w:rsid w:val="00055D2C"/>
    <w:rsid w:val="000562F0"/>
    <w:rsid w:val="00056440"/>
    <w:rsid w:val="000578F6"/>
    <w:rsid w:val="00057A1A"/>
    <w:rsid w:val="00060051"/>
    <w:rsid w:val="00060423"/>
    <w:rsid w:val="000611B2"/>
    <w:rsid w:val="0006144B"/>
    <w:rsid w:val="00062B3B"/>
    <w:rsid w:val="000631FC"/>
    <w:rsid w:val="00063EF1"/>
    <w:rsid w:val="0006412C"/>
    <w:rsid w:val="00064CE2"/>
    <w:rsid w:val="00066DB6"/>
    <w:rsid w:val="000672CE"/>
    <w:rsid w:val="00067C7A"/>
    <w:rsid w:val="00070204"/>
    <w:rsid w:val="0007082C"/>
    <w:rsid w:val="00071602"/>
    <w:rsid w:val="00071C15"/>
    <w:rsid w:val="0007221E"/>
    <w:rsid w:val="0007267C"/>
    <w:rsid w:val="000731F4"/>
    <w:rsid w:val="00073347"/>
    <w:rsid w:val="00073361"/>
    <w:rsid w:val="00073CAF"/>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B7F"/>
    <w:rsid w:val="00090CBB"/>
    <w:rsid w:val="00090D0E"/>
    <w:rsid w:val="00090E0C"/>
    <w:rsid w:val="00091A34"/>
    <w:rsid w:val="00092673"/>
    <w:rsid w:val="0009271F"/>
    <w:rsid w:val="00092B02"/>
    <w:rsid w:val="000935DA"/>
    <w:rsid w:val="000937E4"/>
    <w:rsid w:val="00093C1C"/>
    <w:rsid w:val="00093F7F"/>
    <w:rsid w:val="000940EE"/>
    <w:rsid w:val="00094D09"/>
    <w:rsid w:val="00095ED1"/>
    <w:rsid w:val="00095F78"/>
    <w:rsid w:val="0009651E"/>
    <w:rsid w:val="00096625"/>
    <w:rsid w:val="000967F1"/>
    <w:rsid w:val="00096DBE"/>
    <w:rsid w:val="00097386"/>
    <w:rsid w:val="000973F7"/>
    <w:rsid w:val="000A02B6"/>
    <w:rsid w:val="000A0889"/>
    <w:rsid w:val="000A0D47"/>
    <w:rsid w:val="000A1324"/>
    <w:rsid w:val="000A13EA"/>
    <w:rsid w:val="000A148E"/>
    <w:rsid w:val="000A182A"/>
    <w:rsid w:val="000A1E38"/>
    <w:rsid w:val="000A27B9"/>
    <w:rsid w:val="000A29E9"/>
    <w:rsid w:val="000A2B71"/>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421"/>
    <w:rsid w:val="000C0D8D"/>
    <w:rsid w:val="000C0E52"/>
    <w:rsid w:val="000C16B3"/>
    <w:rsid w:val="000C1FFD"/>
    <w:rsid w:val="000C3D77"/>
    <w:rsid w:val="000C402E"/>
    <w:rsid w:val="000C4F33"/>
    <w:rsid w:val="000C6601"/>
    <w:rsid w:val="000C6DE5"/>
    <w:rsid w:val="000C7693"/>
    <w:rsid w:val="000C79E9"/>
    <w:rsid w:val="000C7B8B"/>
    <w:rsid w:val="000D0342"/>
    <w:rsid w:val="000D0580"/>
    <w:rsid w:val="000D1235"/>
    <w:rsid w:val="000D17D4"/>
    <w:rsid w:val="000D1884"/>
    <w:rsid w:val="000D195E"/>
    <w:rsid w:val="000D1F2B"/>
    <w:rsid w:val="000D1F47"/>
    <w:rsid w:val="000D207D"/>
    <w:rsid w:val="000D21CB"/>
    <w:rsid w:val="000D26DB"/>
    <w:rsid w:val="000D2AB2"/>
    <w:rsid w:val="000D34CE"/>
    <w:rsid w:val="000D3C05"/>
    <w:rsid w:val="000D3EE2"/>
    <w:rsid w:val="000D46FC"/>
    <w:rsid w:val="000D603E"/>
    <w:rsid w:val="000D6722"/>
    <w:rsid w:val="000D6C00"/>
    <w:rsid w:val="000D7620"/>
    <w:rsid w:val="000E0143"/>
    <w:rsid w:val="000E02D5"/>
    <w:rsid w:val="000E0E47"/>
    <w:rsid w:val="000E11B4"/>
    <w:rsid w:val="000E1E01"/>
    <w:rsid w:val="000E2469"/>
    <w:rsid w:val="000E4E98"/>
    <w:rsid w:val="000E5694"/>
    <w:rsid w:val="000E6C92"/>
    <w:rsid w:val="000E757A"/>
    <w:rsid w:val="000E78D5"/>
    <w:rsid w:val="000F00A7"/>
    <w:rsid w:val="000F07D2"/>
    <w:rsid w:val="000F0EE1"/>
    <w:rsid w:val="000F1F5C"/>
    <w:rsid w:val="000F211A"/>
    <w:rsid w:val="000F22B2"/>
    <w:rsid w:val="000F2394"/>
    <w:rsid w:val="000F3BBF"/>
    <w:rsid w:val="000F3C31"/>
    <w:rsid w:val="000F3D68"/>
    <w:rsid w:val="000F3ED2"/>
    <w:rsid w:val="000F4CB7"/>
    <w:rsid w:val="000F53CF"/>
    <w:rsid w:val="000F5B73"/>
    <w:rsid w:val="000F5CFB"/>
    <w:rsid w:val="000F632C"/>
    <w:rsid w:val="001001DE"/>
    <w:rsid w:val="00100274"/>
    <w:rsid w:val="00100C43"/>
    <w:rsid w:val="00100CEF"/>
    <w:rsid w:val="00101870"/>
    <w:rsid w:val="001018AF"/>
    <w:rsid w:val="0010190D"/>
    <w:rsid w:val="001020F5"/>
    <w:rsid w:val="00102846"/>
    <w:rsid w:val="00103118"/>
    <w:rsid w:val="0010320B"/>
    <w:rsid w:val="00103646"/>
    <w:rsid w:val="001048A9"/>
    <w:rsid w:val="00105328"/>
    <w:rsid w:val="00105AB2"/>
    <w:rsid w:val="00106CC2"/>
    <w:rsid w:val="0010700A"/>
    <w:rsid w:val="001071A7"/>
    <w:rsid w:val="001101EA"/>
    <w:rsid w:val="001111EC"/>
    <w:rsid w:val="00111315"/>
    <w:rsid w:val="0011170B"/>
    <w:rsid w:val="0011186A"/>
    <w:rsid w:val="001126CC"/>
    <w:rsid w:val="00112B9A"/>
    <w:rsid w:val="0011392C"/>
    <w:rsid w:val="00113956"/>
    <w:rsid w:val="00114E60"/>
    <w:rsid w:val="001151BF"/>
    <w:rsid w:val="00115E14"/>
    <w:rsid w:val="0011668F"/>
    <w:rsid w:val="0011677A"/>
    <w:rsid w:val="00116A36"/>
    <w:rsid w:val="00120752"/>
    <w:rsid w:val="00122775"/>
    <w:rsid w:val="001233C8"/>
    <w:rsid w:val="00124599"/>
    <w:rsid w:val="00125096"/>
    <w:rsid w:val="00125C98"/>
    <w:rsid w:val="0012632D"/>
    <w:rsid w:val="00126569"/>
    <w:rsid w:val="001265FC"/>
    <w:rsid w:val="00126D26"/>
    <w:rsid w:val="00126E8B"/>
    <w:rsid w:val="00130092"/>
    <w:rsid w:val="001300D7"/>
    <w:rsid w:val="0013031E"/>
    <w:rsid w:val="001307E4"/>
    <w:rsid w:val="001308A9"/>
    <w:rsid w:val="00130EF4"/>
    <w:rsid w:val="00131083"/>
    <w:rsid w:val="00131159"/>
    <w:rsid w:val="001320E5"/>
    <w:rsid w:val="001327BE"/>
    <w:rsid w:val="00132ED3"/>
    <w:rsid w:val="001336B2"/>
    <w:rsid w:val="00133B59"/>
    <w:rsid w:val="00134ADF"/>
    <w:rsid w:val="001355AC"/>
    <w:rsid w:val="00135FDD"/>
    <w:rsid w:val="00136231"/>
    <w:rsid w:val="00136936"/>
    <w:rsid w:val="00137060"/>
    <w:rsid w:val="00137FAE"/>
    <w:rsid w:val="00140129"/>
    <w:rsid w:val="0014018D"/>
    <w:rsid w:val="0014071F"/>
    <w:rsid w:val="00140ECA"/>
    <w:rsid w:val="001412D6"/>
    <w:rsid w:val="00141567"/>
    <w:rsid w:val="00141658"/>
    <w:rsid w:val="00141B1A"/>
    <w:rsid w:val="001421E5"/>
    <w:rsid w:val="00142A6D"/>
    <w:rsid w:val="00143416"/>
    <w:rsid w:val="00143616"/>
    <w:rsid w:val="00143C75"/>
    <w:rsid w:val="001441DA"/>
    <w:rsid w:val="00144419"/>
    <w:rsid w:val="00145C39"/>
    <w:rsid w:val="001461BC"/>
    <w:rsid w:val="00146DA4"/>
    <w:rsid w:val="00146F44"/>
    <w:rsid w:val="0014716F"/>
    <w:rsid w:val="00147B87"/>
    <w:rsid w:val="00147C64"/>
    <w:rsid w:val="0015055B"/>
    <w:rsid w:val="0015095E"/>
    <w:rsid w:val="00151525"/>
    <w:rsid w:val="00151C5F"/>
    <w:rsid w:val="00152017"/>
    <w:rsid w:val="001523B0"/>
    <w:rsid w:val="001557C1"/>
    <w:rsid w:val="00155804"/>
    <w:rsid w:val="00156825"/>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67247"/>
    <w:rsid w:val="00171668"/>
    <w:rsid w:val="00171BD2"/>
    <w:rsid w:val="00172108"/>
    <w:rsid w:val="0017278B"/>
    <w:rsid w:val="00172E36"/>
    <w:rsid w:val="00173E4E"/>
    <w:rsid w:val="001742AC"/>
    <w:rsid w:val="0017491C"/>
    <w:rsid w:val="00174D36"/>
    <w:rsid w:val="00174DBA"/>
    <w:rsid w:val="00174F2B"/>
    <w:rsid w:val="0017524D"/>
    <w:rsid w:val="00176105"/>
    <w:rsid w:val="0018010E"/>
    <w:rsid w:val="00180802"/>
    <w:rsid w:val="00180E72"/>
    <w:rsid w:val="001813BA"/>
    <w:rsid w:val="00182114"/>
    <w:rsid w:val="00182146"/>
    <w:rsid w:val="00182635"/>
    <w:rsid w:val="00182651"/>
    <w:rsid w:val="00182681"/>
    <w:rsid w:val="001833C6"/>
    <w:rsid w:val="00183D86"/>
    <w:rsid w:val="001840D6"/>
    <w:rsid w:val="00184293"/>
    <w:rsid w:val="001843D8"/>
    <w:rsid w:val="00184985"/>
    <w:rsid w:val="001852D7"/>
    <w:rsid w:val="0018569B"/>
    <w:rsid w:val="00185CF8"/>
    <w:rsid w:val="001863A3"/>
    <w:rsid w:val="001867D1"/>
    <w:rsid w:val="00187140"/>
    <w:rsid w:val="00187725"/>
    <w:rsid w:val="00191AD7"/>
    <w:rsid w:val="00192153"/>
    <w:rsid w:val="00192513"/>
    <w:rsid w:val="00192919"/>
    <w:rsid w:val="00192A3E"/>
    <w:rsid w:val="001936D8"/>
    <w:rsid w:val="00193860"/>
    <w:rsid w:val="0019447F"/>
    <w:rsid w:val="00194E59"/>
    <w:rsid w:val="00194EE4"/>
    <w:rsid w:val="00195153"/>
    <w:rsid w:val="00195837"/>
    <w:rsid w:val="00195C53"/>
    <w:rsid w:val="0019732C"/>
    <w:rsid w:val="001973FE"/>
    <w:rsid w:val="00197782"/>
    <w:rsid w:val="001A0BD2"/>
    <w:rsid w:val="001A11CB"/>
    <w:rsid w:val="001A149E"/>
    <w:rsid w:val="001A158A"/>
    <w:rsid w:val="001A2811"/>
    <w:rsid w:val="001A3CD0"/>
    <w:rsid w:val="001A3F23"/>
    <w:rsid w:val="001A3FBD"/>
    <w:rsid w:val="001A5367"/>
    <w:rsid w:val="001A56C7"/>
    <w:rsid w:val="001A57AD"/>
    <w:rsid w:val="001A68CA"/>
    <w:rsid w:val="001B07DE"/>
    <w:rsid w:val="001B0A3E"/>
    <w:rsid w:val="001B0FB5"/>
    <w:rsid w:val="001B1057"/>
    <w:rsid w:val="001B3BDD"/>
    <w:rsid w:val="001B40A9"/>
    <w:rsid w:val="001B5347"/>
    <w:rsid w:val="001B5FA0"/>
    <w:rsid w:val="001B6191"/>
    <w:rsid w:val="001B62E1"/>
    <w:rsid w:val="001B66A8"/>
    <w:rsid w:val="001B70FD"/>
    <w:rsid w:val="001B754A"/>
    <w:rsid w:val="001B796A"/>
    <w:rsid w:val="001B7CB8"/>
    <w:rsid w:val="001B7D27"/>
    <w:rsid w:val="001C03D5"/>
    <w:rsid w:val="001C09EB"/>
    <w:rsid w:val="001C0BEA"/>
    <w:rsid w:val="001C0D4D"/>
    <w:rsid w:val="001C2EC9"/>
    <w:rsid w:val="001C32C4"/>
    <w:rsid w:val="001C33F2"/>
    <w:rsid w:val="001C4189"/>
    <w:rsid w:val="001C41D4"/>
    <w:rsid w:val="001C42D1"/>
    <w:rsid w:val="001C50BA"/>
    <w:rsid w:val="001C5C67"/>
    <w:rsid w:val="001C6B9E"/>
    <w:rsid w:val="001C70DB"/>
    <w:rsid w:val="001C7A09"/>
    <w:rsid w:val="001D1358"/>
    <w:rsid w:val="001D21A9"/>
    <w:rsid w:val="001D35C7"/>
    <w:rsid w:val="001D379E"/>
    <w:rsid w:val="001D3C22"/>
    <w:rsid w:val="001D460C"/>
    <w:rsid w:val="001D4A75"/>
    <w:rsid w:val="001D4AA4"/>
    <w:rsid w:val="001D59E8"/>
    <w:rsid w:val="001D7286"/>
    <w:rsid w:val="001E037E"/>
    <w:rsid w:val="001E04ED"/>
    <w:rsid w:val="001E097B"/>
    <w:rsid w:val="001E0A5A"/>
    <w:rsid w:val="001E0E0E"/>
    <w:rsid w:val="001E1AF4"/>
    <w:rsid w:val="001E224E"/>
    <w:rsid w:val="001E233B"/>
    <w:rsid w:val="001E270F"/>
    <w:rsid w:val="001E2DEE"/>
    <w:rsid w:val="001E38F5"/>
    <w:rsid w:val="001E4000"/>
    <w:rsid w:val="001E425A"/>
    <w:rsid w:val="001E6F5D"/>
    <w:rsid w:val="001E740B"/>
    <w:rsid w:val="001E74B6"/>
    <w:rsid w:val="001E75F2"/>
    <w:rsid w:val="001E78F0"/>
    <w:rsid w:val="001F1461"/>
    <w:rsid w:val="001F203E"/>
    <w:rsid w:val="001F2762"/>
    <w:rsid w:val="001F29AF"/>
    <w:rsid w:val="001F29B3"/>
    <w:rsid w:val="001F2BF5"/>
    <w:rsid w:val="001F3244"/>
    <w:rsid w:val="001F369B"/>
    <w:rsid w:val="001F3B2C"/>
    <w:rsid w:val="001F3DBA"/>
    <w:rsid w:val="001F45DD"/>
    <w:rsid w:val="001F4ACC"/>
    <w:rsid w:val="001F526F"/>
    <w:rsid w:val="001F57E6"/>
    <w:rsid w:val="001F74A4"/>
    <w:rsid w:val="001F74E6"/>
    <w:rsid w:val="00200247"/>
    <w:rsid w:val="00200865"/>
    <w:rsid w:val="002011C4"/>
    <w:rsid w:val="002015A1"/>
    <w:rsid w:val="002020CB"/>
    <w:rsid w:val="00203144"/>
    <w:rsid w:val="002034FB"/>
    <w:rsid w:val="00206E46"/>
    <w:rsid w:val="002070B5"/>
    <w:rsid w:val="00207D02"/>
    <w:rsid w:val="00210E1C"/>
    <w:rsid w:val="00211314"/>
    <w:rsid w:val="002119EF"/>
    <w:rsid w:val="00212276"/>
    <w:rsid w:val="00212C38"/>
    <w:rsid w:val="00215E0A"/>
    <w:rsid w:val="00216B3D"/>
    <w:rsid w:val="00217B0A"/>
    <w:rsid w:val="00220083"/>
    <w:rsid w:val="00220294"/>
    <w:rsid w:val="002208C0"/>
    <w:rsid w:val="00220ABA"/>
    <w:rsid w:val="00220BAA"/>
    <w:rsid w:val="00222115"/>
    <w:rsid w:val="00222229"/>
    <w:rsid w:val="00222291"/>
    <w:rsid w:val="00223696"/>
    <w:rsid w:val="002254D6"/>
    <w:rsid w:val="00225699"/>
    <w:rsid w:val="00226A85"/>
    <w:rsid w:val="00226D37"/>
    <w:rsid w:val="00226FBD"/>
    <w:rsid w:val="00227566"/>
    <w:rsid w:val="0022759D"/>
    <w:rsid w:val="0022783F"/>
    <w:rsid w:val="002278DD"/>
    <w:rsid w:val="00227AA5"/>
    <w:rsid w:val="00227E54"/>
    <w:rsid w:val="0023042D"/>
    <w:rsid w:val="0023096D"/>
    <w:rsid w:val="0023159F"/>
    <w:rsid w:val="0023253E"/>
    <w:rsid w:val="002326CB"/>
    <w:rsid w:val="00233437"/>
    <w:rsid w:val="00233599"/>
    <w:rsid w:val="002340A4"/>
    <w:rsid w:val="0023459A"/>
    <w:rsid w:val="00234B3A"/>
    <w:rsid w:val="002353E4"/>
    <w:rsid w:val="002355FD"/>
    <w:rsid w:val="002358B2"/>
    <w:rsid w:val="002362D1"/>
    <w:rsid w:val="00236E68"/>
    <w:rsid w:val="00237B29"/>
    <w:rsid w:val="0024047A"/>
    <w:rsid w:val="00240491"/>
    <w:rsid w:val="00240FB0"/>
    <w:rsid w:val="002410D0"/>
    <w:rsid w:val="00241ADB"/>
    <w:rsid w:val="00241B86"/>
    <w:rsid w:val="00242832"/>
    <w:rsid w:val="0024362F"/>
    <w:rsid w:val="00243ED9"/>
    <w:rsid w:val="00244667"/>
    <w:rsid w:val="002447E1"/>
    <w:rsid w:val="00244E52"/>
    <w:rsid w:val="00244F9A"/>
    <w:rsid w:val="00245B33"/>
    <w:rsid w:val="00245FB4"/>
    <w:rsid w:val="002465AB"/>
    <w:rsid w:val="00246B7F"/>
    <w:rsid w:val="00246F1E"/>
    <w:rsid w:val="00246F43"/>
    <w:rsid w:val="00247017"/>
    <w:rsid w:val="00247486"/>
    <w:rsid w:val="00247B1A"/>
    <w:rsid w:val="00251098"/>
    <w:rsid w:val="002512C8"/>
    <w:rsid w:val="002513CF"/>
    <w:rsid w:val="00251A5A"/>
    <w:rsid w:val="00252908"/>
    <w:rsid w:val="002536EB"/>
    <w:rsid w:val="00254A99"/>
    <w:rsid w:val="00254D64"/>
    <w:rsid w:val="00254DB3"/>
    <w:rsid w:val="00255577"/>
    <w:rsid w:val="002558AF"/>
    <w:rsid w:val="00257E47"/>
    <w:rsid w:val="002603BA"/>
    <w:rsid w:val="0026063A"/>
    <w:rsid w:val="00260D4C"/>
    <w:rsid w:val="002611A2"/>
    <w:rsid w:val="00261326"/>
    <w:rsid w:val="002613CA"/>
    <w:rsid w:val="002622DB"/>
    <w:rsid w:val="0026262F"/>
    <w:rsid w:val="00262B60"/>
    <w:rsid w:val="00262C41"/>
    <w:rsid w:val="00262F6A"/>
    <w:rsid w:val="00263295"/>
    <w:rsid w:val="00263455"/>
    <w:rsid w:val="00263C88"/>
    <w:rsid w:val="00264C7B"/>
    <w:rsid w:val="00264D75"/>
    <w:rsid w:val="00266C77"/>
    <w:rsid w:val="00266F34"/>
    <w:rsid w:val="00267547"/>
    <w:rsid w:val="00267D50"/>
    <w:rsid w:val="00270453"/>
    <w:rsid w:val="0027189B"/>
    <w:rsid w:val="002720E9"/>
    <w:rsid w:val="002720F2"/>
    <w:rsid w:val="00272356"/>
    <w:rsid w:val="002723E6"/>
    <w:rsid w:val="002725CF"/>
    <w:rsid w:val="00273125"/>
    <w:rsid w:val="00273166"/>
    <w:rsid w:val="0027321B"/>
    <w:rsid w:val="002737E8"/>
    <w:rsid w:val="00274F31"/>
    <w:rsid w:val="00275765"/>
    <w:rsid w:val="00277493"/>
    <w:rsid w:val="00280923"/>
    <w:rsid w:val="00280E2F"/>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99A"/>
    <w:rsid w:val="00290DE0"/>
    <w:rsid w:val="00290E90"/>
    <w:rsid w:val="00291595"/>
    <w:rsid w:val="0029206F"/>
    <w:rsid w:val="00292975"/>
    <w:rsid w:val="0029319B"/>
    <w:rsid w:val="00293BFA"/>
    <w:rsid w:val="002949E4"/>
    <w:rsid w:val="00294CFF"/>
    <w:rsid w:val="0029596D"/>
    <w:rsid w:val="00295C19"/>
    <w:rsid w:val="00296851"/>
    <w:rsid w:val="00296AAC"/>
    <w:rsid w:val="00296CCE"/>
    <w:rsid w:val="00296EBC"/>
    <w:rsid w:val="002A021E"/>
    <w:rsid w:val="002A1516"/>
    <w:rsid w:val="002A180A"/>
    <w:rsid w:val="002A2170"/>
    <w:rsid w:val="002A2EA2"/>
    <w:rsid w:val="002A30C5"/>
    <w:rsid w:val="002A5598"/>
    <w:rsid w:val="002A5854"/>
    <w:rsid w:val="002A65D2"/>
    <w:rsid w:val="002A6A09"/>
    <w:rsid w:val="002A6C31"/>
    <w:rsid w:val="002A6CCD"/>
    <w:rsid w:val="002A71F7"/>
    <w:rsid w:val="002A734B"/>
    <w:rsid w:val="002A743D"/>
    <w:rsid w:val="002B07A2"/>
    <w:rsid w:val="002B1699"/>
    <w:rsid w:val="002B18A3"/>
    <w:rsid w:val="002B1E8F"/>
    <w:rsid w:val="002B203E"/>
    <w:rsid w:val="002B2321"/>
    <w:rsid w:val="002B278D"/>
    <w:rsid w:val="002B29B9"/>
    <w:rsid w:val="002B4334"/>
    <w:rsid w:val="002B43D8"/>
    <w:rsid w:val="002B481A"/>
    <w:rsid w:val="002B4AF3"/>
    <w:rsid w:val="002B50D0"/>
    <w:rsid w:val="002B5B61"/>
    <w:rsid w:val="002B5FD4"/>
    <w:rsid w:val="002B6829"/>
    <w:rsid w:val="002C0611"/>
    <w:rsid w:val="002C18CF"/>
    <w:rsid w:val="002C1F0B"/>
    <w:rsid w:val="002C1FEE"/>
    <w:rsid w:val="002C3899"/>
    <w:rsid w:val="002C3FC8"/>
    <w:rsid w:val="002C4337"/>
    <w:rsid w:val="002C4A71"/>
    <w:rsid w:val="002C4BBA"/>
    <w:rsid w:val="002C583E"/>
    <w:rsid w:val="002C5CCD"/>
    <w:rsid w:val="002D0435"/>
    <w:rsid w:val="002D24FE"/>
    <w:rsid w:val="002D251C"/>
    <w:rsid w:val="002D2A8E"/>
    <w:rsid w:val="002D2E32"/>
    <w:rsid w:val="002D356D"/>
    <w:rsid w:val="002D4F50"/>
    <w:rsid w:val="002D5937"/>
    <w:rsid w:val="002D67B8"/>
    <w:rsid w:val="002D6BEA"/>
    <w:rsid w:val="002D722C"/>
    <w:rsid w:val="002D7467"/>
    <w:rsid w:val="002D7740"/>
    <w:rsid w:val="002D7B49"/>
    <w:rsid w:val="002D7DC6"/>
    <w:rsid w:val="002E1992"/>
    <w:rsid w:val="002E1A3C"/>
    <w:rsid w:val="002E1B8F"/>
    <w:rsid w:val="002E2379"/>
    <w:rsid w:val="002E3E59"/>
    <w:rsid w:val="002E4F8A"/>
    <w:rsid w:val="002E51D8"/>
    <w:rsid w:val="002E56C8"/>
    <w:rsid w:val="002E5719"/>
    <w:rsid w:val="002E6C18"/>
    <w:rsid w:val="002E6C7C"/>
    <w:rsid w:val="002E7228"/>
    <w:rsid w:val="002E7307"/>
    <w:rsid w:val="002F1039"/>
    <w:rsid w:val="002F175B"/>
    <w:rsid w:val="002F3361"/>
    <w:rsid w:val="002F3594"/>
    <w:rsid w:val="002F395C"/>
    <w:rsid w:val="002F3AB1"/>
    <w:rsid w:val="002F48F7"/>
    <w:rsid w:val="002F4F01"/>
    <w:rsid w:val="002F50C5"/>
    <w:rsid w:val="002F5787"/>
    <w:rsid w:val="002F6FF9"/>
    <w:rsid w:val="002F71DF"/>
    <w:rsid w:val="00300413"/>
    <w:rsid w:val="003004A3"/>
    <w:rsid w:val="003007F9"/>
    <w:rsid w:val="0030126A"/>
    <w:rsid w:val="003029E4"/>
    <w:rsid w:val="003035A4"/>
    <w:rsid w:val="00303BD6"/>
    <w:rsid w:val="00304ED7"/>
    <w:rsid w:val="0030529E"/>
    <w:rsid w:val="00306FBE"/>
    <w:rsid w:val="00311225"/>
    <w:rsid w:val="00311385"/>
    <w:rsid w:val="0031139F"/>
    <w:rsid w:val="00311CF3"/>
    <w:rsid w:val="0031291F"/>
    <w:rsid w:val="0031382B"/>
    <w:rsid w:val="00313952"/>
    <w:rsid w:val="00313BDC"/>
    <w:rsid w:val="0031473C"/>
    <w:rsid w:val="003148BF"/>
    <w:rsid w:val="00315C7D"/>
    <w:rsid w:val="0031619A"/>
    <w:rsid w:val="00316721"/>
    <w:rsid w:val="00316E4E"/>
    <w:rsid w:val="003170A0"/>
    <w:rsid w:val="0031747D"/>
    <w:rsid w:val="00317B04"/>
    <w:rsid w:val="00317BE7"/>
    <w:rsid w:val="00317F0C"/>
    <w:rsid w:val="003200E8"/>
    <w:rsid w:val="00320623"/>
    <w:rsid w:val="00321C81"/>
    <w:rsid w:val="00321D6E"/>
    <w:rsid w:val="003220A6"/>
    <w:rsid w:val="0032254F"/>
    <w:rsid w:val="00322AE4"/>
    <w:rsid w:val="0032377F"/>
    <w:rsid w:val="00323C04"/>
    <w:rsid w:val="00323EA9"/>
    <w:rsid w:val="003242A1"/>
    <w:rsid w:val="00324681"/>
    <w:rsid w:val="003246FF"/>
    <w:rsid w:val="00324909"/>
    <w:rsid w:val="00324CF8"/>
    <w:rsid w:val="0032595C"/>
    <w:rsid w:val="00325B2A"/>
    <w:rsid w:val="00325B7B"/>
    <w:rsid w:val="00325F07"/>
    <w:rsid w:val="00326277"/>
    <w:rsid w:val="003266F5"/>
    <w:rsid w:val="003273F8"/>
    <w:rsid w:val="00327A4D"/>
    <w:rsid w:val="003303C7"/>
    <w:rsid w:val="00330CC4"/>
    <w:rsid w:val="0033192B"/>
    <w:rsid w:val="00331D06"/>
    <w:rsid w:val="00331DC1"/>
    <w:rsid w:val="00331F49"/>
    <w:rsid w:val="00332E79"/>
    <w:rsid w:val="00333ABE"/>
    <w:rsid w:val="00334EE6"/>
    <w:rsid w:val="0033540A"/>
    <w:rsid w:val="0033582E"/>
    <w:rsid w:val="00336A6C"/>
    <w:rsid w:val="00337A5E"/>
    <w:rsid w:val="00337BED"/>
    <w:rsid w:val="003401DB"/>
    <w:rsid w:val="00341463"/>
    <w:rsid w:val="003416DD"/>
    <w:rsid w:val="003434AB"/>
    <w:rsid w:val="0034355D"/>
    <w:rsid w:val="003445AC"/>
    <w:rsid w:val="0034490D"/>
    <w:rsid w:val="00345CA0"/>
    <w:rsid w:val="00346B3C"/>
    <w:rsid w:val="00347276"/>
    <w:rsid w:val="0034747F"/>
    <w:rsid w:val="003478EC"/>
    <w:rsid w:val="00347E48"/>
    <w:rsid w:val="00351078"/>
    <w:rsid w:val="00351B80"/>
    <w:rsid w:val="00352442"/>
    <w:rsid w:val="00352E77"/>
    <w:rsid w:val="00354368"/>
    <w:rsid w:val="0035479B"/>
    <w:rsid w:val="00354C61"/>
    <w:rsid w:val="00356325"/>
    <w:rsid w:val="003568C9"/>
    <w:rsid w:val="003575E6"/>
    <w:rsid w:val="00357E7F"/>
    <w:rsid w:val="00360B5B"/>
    <w:rsid w:val="00361AF5"/>
    <w:rsid w:val="00362730"/>
    <w:rsid w:val="00362F45"/>
    <w:rsid w:val="00363538"/>
    <w:rsid w:val="00363FF1"/>
    <w:rsid w:val="00364C5B"/>
    <w:rsid w:val="00364EEC"/>
    <w:rsid w:val="0036586B"/>
    <w:rsid w:val="00365934"/>
    <w:rsid w:val="00366401"/>
    <w:rsid w:val="00366C76"/>
    <w:rsid w:val="00367581"/>
    <w:rsid w:val="00367C4C"/>
    <w:rsid w:val="00367E91"/>
    <w:rsid w:val="003726C8"/>
    <w:rsid w:val="00372F1E"/>
    <w:rsid w:val="0037318E"/>
    <w:rsid w:val="0037351A"/>
    <w:rsid w:val="00373625"/>
    <w:rsid w:val="00373AFA"/>
    <w:rsid w:val="00375E89"/>
    <w:rsid w:val="003763CB"/>
    <w:rsid w:val="003765E3"/>
    <w:rsid w:val="00376B3D"/>
    <w:rsid w:val="00377C99"/>
    <w:rsid w:val="00380EBC"/>
    <w:rsid w:val="0038122D"/>
    <w:rsid w:val="003815F0"/>
    <w:rsid w:val="00381AF7"/>
    <w:rsid w:val="00382195"/>
    <w:rsid w:val="0038246A"/>
    <w:rsid w:val="00382ACE"/>
    <w:rsid w:val="00383CB5"/>
    <w:rsid w:val="003848FE"/>
    <w:rsid w:val="003849AF"/>
    <w:rsid w:val="00385732"/>
    <w:rsid w:val="003857EA"/>
    <w:rsid w:val="00386DCE"/>
    <w:rsid w:val="003875CE"/>
    <w:rsid w:val="003918A3"/>
    <w:rsid w:val="003919BF"/>
    <w:rsid w:val="00392691"/>
    <w:rsid w:val="003926D1"/>
    <w:rsid w:val="00392932"/>
    <w:rsid w:val="00392BB3"/>
    <w:rsid w:val="00392E04"/>
    <w:rsid w:val="003933BB"/>
    <w:rsid w:val="0039459F"/>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3887"/>
    <w:rsid w:val="003A4181"/>
    <w:rsid w:val="003A5F79"/>
    <w:rsid w:val="003B0334"/>
    <w:rsid w:val="003B0731"/>
    <w:rsid w:val="003B0828"/>
    <w:rsid w:val="003B0B85"/>
    <w:rsid w:val="003B0C45"/>
    <w:rsid w:val="003B0DD3"/>
    <w:rsid w:val="003B1B95"/>
    <w:rsid w:val="003B27A9"/>
    <w:rsid w:val="003B3049"/>
    <w:rsid w:val="003B3499"/>
    <w:rsid w:val="003B369A"/>
    <w:rsid w:val="003B459B"/>
    <w:rsid w:val="003B5402"/>
    <w:rsid w:val="003B6232"/>
    <w:rsid w:val="003B700F"/>
    <w:rsid w:val="003B72C0"/>
    <w:rsid w:val="003B7819"/>
    <w:rsid w:val="003B7CF9"/>
    <w:rsid w:val="003C033A"/>
    <w:rsid w:val="003C06C9"/>
    <w:rsid w:val="003C1CE9"/>
    <w:rsid w:val="003C1E50"/>
    <w:rsid w:val="003C2204"/>
    <w:rsid w:val="003C26F8"/>
    <w:rsid w:val="003C3EB0"/>
    <w:rsid w:val="003C4501"/>
    <w:rsid w:val="003C47C1"/>
    <w:rsid w:val="003C4882"/>
    <w:rsid w:val="003C49F6"/>
    <w:rsid w:val="003C4DFC"/>
    <w:rsid w:val="003C54A0"/>
    <w:rsid w:val="003C58E1"/>
    <w:rsid w:val="003C5C5C"/>
    <w:rsid w:val="003C5E79"/>
    <w:rsid w:val="003C6A5B"/>
    <w:rsid w:val="003C7520"/>
    <w:rsid w:val="003D046C"/>
    <w:rsid w:val="003D193D"/>
    <w:rsid w:val="003D1B12"/>
    <w:rsid w:val="003D4735"/>
    <w:rsid w:val="003D4781"/>
    <w:rsid w:val="003D4C20"/>
    <w:rsid w:val="003D5B1D"/>
    <w:rsid w:val="003D6BA2"/>
    <w:rsid w:val="003D6C46"/>
    <w:rsid w:val="003D7550"/>
    <w:rsid w:val="003D7776"/>
    <w:rsid w:val="003D7E13"/>
    <w:rsid w:val="003E02E4"/>
    <w:rsid w:val="003E04FB"/>
    <w:rsid w:val="003E1E36"/>
    <w:rsid w:val="003E1EAF"/>
    <w:rsid w:val="003E24BD"/>
    <w:rsid w:val="003E27F2"/>
    <w:rsid w:val="003E310F"/>
    <w:rsid w:val="003E3157"/>
    <w:rsid w:val="003E3480"/>
    <w:rsid w:val="003E4C9E"/>
    <w:rsid w:val="003E4CC8"/>
    <w:rsid w:val="003E4FD9"/>
    <w:rsid w:val="003E563A"/>
    <w:rsid w:val="003E57AD"/>
    <w:rsid w:val="003E5FD1"/>
    <w:rsid w:val="003E6595"/>
    <w:rsid w:val="003E67D5"/>
    <w:rsid w:val="003F028B"/>
    <w:rsid w:val="003F0F9A"/>
    <w:rsid w:val="003F158C"/>
    <w:rsid w:val="003F1846"/>
    <w:rsid w:val="003F18E8"/>
    <w:rsid w:val="003F28B3"/>
    <w:rsid w:val="003F3617"/>
    <w:rsid w:val="003F5133"/>
    <w:rsid w:val="003F5835"/>
    <w:rsid w:val="003F5EF7"/>
    <w:rsid w:val="003F6117"/>
    <w:rsid w:val="003F61FB"/>
    <w:rsid w:val="003F6443"/>
    <w:rsid w:val="004000AD"/>
    <w:rsid w:val="004005C4"/>
    <w:rsid w:val="004022BC"/>
    <w:rsid w:val="0040269F"/>
    <w:rsid w:val="0040347A"/>
    <w:rsid w:val="00404252"/>
    <w:rsid w:val="0040482A"/>
    <w:rsid w:val="00405B5E"/>
    <w:rsid w:val="00406568"/>
    <w:rsid w:val="004067DF"/>
    <w:rsid w:val="00407F44"/>
    <w:rsid w:val="0041059C"/>
    <w:rsid w:val="00410641"/>
    <w:rsid w:val="004111D0"/>
    <w:rsid w:val="0041128D"/>
    <w:rsid w:val="00411460"/>
    <w:rsid w:val="00411926"/>
    <w:rsid w:val="00411D3A"/>
    <w:rsid w:val="004127F8"/>
    <w:rsid w:val="00412FB9"/>
    <w:rsid w:val="004134EF"/>
    <w:rsid w:val="00414B5A"/>
    <w:rsid w:val="00415290"/>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75A"/>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5F6C"/>
    <w:rsid w:val="0043609C"/>
    <w:rsid w:val="004369F5"/>
    <w:rsid w:val="00436B20"/>
    <w:rsid w:val="00436C56"/>
    <w:rsid w:val="0043732D"/>
    <w:rsid w:val="00437566"/>
    <w:rsid w:val="00437611"/>
    <w:rsid w:val="004411C1"/>
    <w:rsid w:val="00441A26"/>
    <w:rsid w:val="00441DB4"/>
    <w:rsid w:val="00443BD9"/>
    <w:rsid w:val="004441B8"/>
    <w:rsid w:val="00444468"/>
    <w:rsid w:val="00444C8F"/>
    <w:rsid w:val="0044549D"/>
    <w:rsid w:val="00446009"/>
    <w:rsid w:val="00446267"/>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62B9"/>
    <w:rsid w:val="0046770F"/>
    <w:rsid w:val="00470A5E"/>
    <w:rsid w:val="00471393"/>
    <w:rsid w:val="00471689"/>
    <w:rsid w:val="00471E9F"/>
    <w:rsid w:val="004721A5"/>
    <w:rsid w:val="00472399"/>
    <w:rsid w:val="00472DA8"/>
    <w:rsid w:val="00472E30"/>
    <w:rsid w:val="00473643"/>
    <w:rsid w:val="00473DDC"/>
    <w:rsid w:val="00473EEA"/>
    <w:rsid w:val="00474798"/>
    <w:rsid w:val="00474873"/>
    <w:rsid w:val="00474C0E"/>
    <w:rsid w:val="004759F6"/>
    <w:rsid w:val="00475D79"/>
    <w:rsid w:val="00476751"/>
    <w:rsid w:val="00476E89"/>
    <w:rsid w:val="00477027"/>
    <w:rsid w:val="0048011B"/>
    <w:rsid w:val="00480376"/>
    <w:rsid w:val="00480908"/>
    <w:rsid w:val="00481C19"/>
    <w:rsid w:val="00482275"/>
    <w:rsid w:val="0048395F"/>
    <w:rsid w:val="00485477"/>
    <w:rsid w:val="0048761D"/>
    <w:rsid w:val="004907C7"/>
    <w:rsid w:val="0049112C"/>
    <w:rsid w:val="0049135E"/>
    <w:rsid w:val="004924E7"/>
    <w:rsid w:val="00493384"/>
    <w:rsid w:val="00494F3D"/>
    <w:rsid w:val="00495305"/>
    <w:rsid w:val="00495FC4"/>
    <w:rsid w:val="004962C3"/>
    <w:rsid w:val="00496390"/>
    <w:rsid w:val="0049649C"/>
    <w:rsid w:val="00496C78"/>
    <w:rsid w:val="004A05E0"/>
    <w:rsid w:val="004A1961"/>
    <w:rsid w:val="004A1B78"/>
    <w:rsid w:val="004A2343"/>
    <w:rsid w:val="004A2F99"/>
    <w:rsid w:val="004A3026"/>
    <w:rsid w:val="004A340A"/>
    <w:rsid w:val="004A3E0D"/>
    <w:rsid w:val="004A45CA"/>
    <w:rsid w:val="004A4C6F"/>
    <w:rsid w:val="004A4CB1"/>
    <w:rsid w:val="004A549C"/>
    <w:rsid w:val="004A6CB0"/>
    <w:rsid w:val="004A712D"/>
    <w:rsid w:val="004A725C"/>
    <w:rsid w:val="004A749A"/>
    <w:rsid w:val="004A78D8"/>
    <w:rsid w:val="004A7960"/>
    <w:rsid w:val="004A7F14"/>
    <w:rsid w:val="004B0778"/>
    <w:rsid w:val="004B0E31"/>
    <w:rsid w:val="004B12CF"/>
    <w:rsid w:val="004B22E4"/>
    <w:rsid w:val="004B30DC"/>
    <w:rsid w:val="004B3365"/>
    <w:rsid w:val="004B4249"/>
    <w:rsid w:val="004B55D9"/>
    <w:rsid w:val="004B5794"/>
    <w:rsid w:val="004B58A1"/>
    <w:rsid w:val="004B6081"/>
    <w:rsid w:val="004B6AB4"/>
    <w:rsid w:val="004B6CE7"/>
    <w:rsid w:val="004B75F2"/>
    <w:rsid w:val="004C03EB"/>
    <w:rsid w:val="004C0F2D"/>
    <w:rsid w:val="004C1DD4"/>
    <w:rsid w:val="004C274F"/>
    <w:rsid w:val="004C3018"/>
    <w:rsid w:val="004C33B2"/>
    <w:rsid w:val="004C389D"/>
    <w:rsid w:val="004C3DE6"/>
    <w:rsid w:val="004C4E0A"/>
    <w:rsid w:val="004C51B9"/>
    <w:rsid w:val="004C63B4"/>
    <w:rsid w:val="004C6D03"/>
    <w:rsid w:val="004C6F7C"/>
    <w:rsid w:val="004C74C7"/>
    <w:rsid w:val="004D0180"/>
    <w:rsid w:val="004D0596"/>
    <w:rsid w:val="004D0637"/>
    <w:rsid w:val="004D069C"/>
    <w:rsid w:val="004D0C5A"/>
    <w:rsid w:val="004D0D78"/>
    <w:rsid w:val="004D0E5A"/>
    <w:rsid w:val="004D15C1"/>
    <w:rsid w:val="004D1F80"/>
    <w:rsid w:val="004D304B"/>
    <w:rsid w:val="004D32D9"/>
    <w:rsid w:val="004D3C82"/>
    <w:rsid w:val="004D3EB4"/>
    <w:rsid w:val="004D4111"/>
    <w:rsid w:val="004D4315"/>
    <w:rsid w:val="004D4D6C"/>
    <w:rsid w:val="004D511E"/>
    <w:rsid w:val="004D51B2"/>
    <w:rsid w:val="004D57AB"/>
    <w:rsid w:val="004D5B4F"/>
    <w:rsid w:val="004D5BED"/>
    <w:rsid w:val="004D6A52"/>
    <w:rsid w:val="004D6B40"/>
    <w:rsid w:val="004D6C1A"/>
    <w:rsid w:val="004D7357"/>
    <w:rsid w:val="004D78ED"/>
    <w:rsid w:val="004D7E3C"/>
    <w:rsid w:val="004E025E"/>
    <w:rsid w:val="004E0C92"/>
    <w:rsid w:val="004E1693"/>
    <w:rsid w:val="004E185A"/>
    <w:rsid w:val="004E2286"/>
    <w:rsid w:val="004E34D1"/>
    <w:rsid w:val="004E3699"/>
    <w:rsid w:val="004E3812"/>
    <w:rsid w:val="004E3F7C"/>
    <w:rsid w:val="004E506D"/>
    <w:rsid w:val="004E58D0"/>
    <w:rsid w:val="004E5D82"/>
    <w:rsid w:val="004E6B2A"/>
    <w:rsid w:val="004E6C03"/>
    <w:rsid w:val="004E6CA2"/>
    <w:rsid w:val="004E791D"/>
    <w:rsid w:val="004E7A11"/>
    <w:rsid w:val="004E7C2F"/>
    <w:rsid w:val="004F0544"/>
    <w:rsid w:val="004F074F"/>
    <w:rsid w:val="004F0CA1"/>
    <w:rsid w:val="004F15A0"/>
    <w:rsid w:val="004F18D7"/>
    <w:rsid w:val="004F28B5"/>
    <w:rsid w:val="004F39C8"/>
    <w:rsid w:val="004F4595"/>
    <w:rsid w:val="004F4750"/>
    <w:rsid w:val="004F5092"/>
    <w:rsid w:val="004F6423"/>
    <w:rsid w:val="004F6CD9"/>
    <w:rsid w:val="004F724E"/>
    <w:rsid w:val="005001E0"/>
    <w:rsid w:val="00501689"/>
    <w:rsid w:val="00501B2B"/>
    <w:rsid w:val="00501DE5"/>
    <w:rsid w:val="00502DEA"/>
    <w:rsid w:val="0050305C"/>
    <w:rsid w:val="00503BF1"/>
    <w:rsid w:val="00503D20"/>
    <w:rsid w:val="00504178"/>
    <w:rsid w:val="00504251"/>
    <w:rsid w:val="00504582"/>
    <w:rsid w:val="0050461E"/>
    <w:rsid w:val="0050462E"/>
    <w:rsid w:val="00504E33"/>
    <w:rsid w:val="005057AD"/>
    <w:rsid w:val="005063F2"/>
    <w:rsid w:val="00506E91"/>
    <w:rsid w:val="0050756F"/>
    <w:rsid w:val="00507B15"/>
    <w:rsid w:val="005106C0"/>
    <w:rsid w:val="005107FB"/>
    <w:rsid w:val="005118DA"/>
    <w:rsid w:val="00512129"/>
    <w:rsid w:val="005124A8"/>
    <w:rsid w:val="00512655"/>
    <w:rsid w:val="0051284A"/>
    <w:rsid w:val="00512E43"/>
    <w:rsid w:val="0051301D"/>
    <w:rsid w:val="005136D0"/>
    <w:rsid w:val="00513E8D"/>
    <w:rsid w:val="00513EBA"/>
    <w:rsid w:val="00514646"/>
    <w:rsid w:val="00515815"/>
    <w:rsid w:val="00516BB2"/>
    <w:rsid w:val="0051753A"/>
    <w:rsid w:val="00517F26"/>
    <w:rsid w:val="00520A66"/>
    <w:rsid w:val="005211B3"/>
    <w:rsid w:val="005218B0"/>
    <w:rsid w:val="00521970"/>
    <w:rsid w:val="00522300"/>
    <w:rsid w:val="005236DD"/>
    <w:rsid w:val="005238F0"/>
    <w:rsid w:val="00523B0F"/>
    <w:rsid w:val="00523CC8"/>
    <w:rsid w:val="0052445C"/>
    <w:rsid w:val="00524517"/>
    <w:rsid w:val="0052461F"/>
    <w:rsid w:val="00525A9D"/>
    <w:rsid w:val="0052628C"/>
    <w:rsid w:val="005265DB"/>
    <w:rsid w:val="005268AD"/>
    <w:rsid w:val="00526FC2"/>
    <w:rsid w:val="005307A2"/>
    <w:rsid w:val="005309A1"/>
    <w:rsid w:val="005315A1"/>
    <w:rsid w:val="00531CAE"/>
    <w:rsid w:val="005321B1"/>
    <w:rsid w:val="005325E3"/>
    <w:rsid w:val="00533198"/>
    <w:rsid w:val="00533692"/>
    <w:rsid w:val="005351E7"/>
    <w:rsid w:val="0053523E"/>
    <w:rsid w:val="00536050"/>
    <w:rsid w:val="00536385"/>
    <w:rsid w:val="005365A3"/>
    <w:rsid w:val="0053797B"/>
    <w:rsid w:val="00541922"/>
    <w:rsid w:val="005420FD"/>
    <w:rsid w:val="005423C7"/>
    <w:rsid w:val="005424D4"/>
    <w:rsid w:val="00542944"/>
    <w:rsid w:val="005429E7"/>
    <w:rsid w:val="00542A77"/>
    <w:rsid w:val="00545024"/>
    <w:rsid w:val="00545935"/>
    <w:rsid w:val="005465C8"/>
    <w:rsid w:val="005468A8"/>
    <w:rsid w:val="00546E39"/>
    <w:rsid w:val="005524EC"/>
    <w:rsid w:val="005527E8"/>
    <w:rsid w:val="00552A0A"/>
    <w:rsid w:val="00553066"/>
    <w:rsid w:val="005536E6"/>
    <w:rsid w:val="00553E9F"/>
    <w:rsid w:val="00554ABC"/>
    <w:rsid w:val="00555FF1"/>
    <w:rsid w:val="005563A8"/>
    <w:rsid w:val="005565BE"/>
    <w:rsid w:val="005566AD"/>
    <w:rsid w:val="00557740"/>
    <w:rsid w:val="0056038D"/>
    <w:rsid w:val="00561238"/>
    <w:rsid w:val="005616D3"/>
    <w:rsid w:val="005618C7"/>
    <w:rsid w:val="00561A29"/>
    <w:rsid w:val="00561BF1"/>
    <w:rsid w:val="005620FF"/>
    <w:rsid w:val="0056466A"/>
    <w:rsid w:val="005646BE"/>
    <w:rsid w:val="00564BB9"/>
    <w:rsid w:val="005658C5"/>
    <w:rsid w:val="00565C02"/>
    <w:rsid w:val="005663F9"/>
    <w:rsid w:val="00566409"/>
    <w:rsid w:val="00566418"/>
    <w:rsid w:val="00566E92"/>
    <w:rsid w:val="00567539"/>
    <w:rsid w:val="0056757F"/>
    <w:rsid w:val="00570538"/>
    <w:rsid w:val="0057067F"/>
    <w:rsid w:val="005709BD"/>
    <w:rsid w:val="00570A57"/>
    <w:rsid w:val="00570BBB"/>
    <w:rsid w:val="0057152A"/>
    <w:rsid w:val="005718D3"/>
    <w:rsid w:val="0057225C"/>
    <w:rsid w:val="005731FE"/>
    <w:rsid w:val="00573517"/>
    <w:rsid w:val="0057448D"/>
    <w:rsid w:val="00574643"/>
    <w:rsid w:val="005754B3"/>
    <w:rsid w:val="00575AAC"/>
    <w:rsid w:val="00576093"/>
    <w:rsid w:val="005762E4"/>
    <w:rsid w:val="00577EEC"/>
    <w:rsid w:val="00581274"/>
    <w:rsid w:val="0058137F"/>
    <w:rsid w:val="005817FE"/>
    <w:rsid w:val="00582C32"/>
    <w:rsid w:val="00582C87"/>
    <w:rsid w:val="00584297"/>
    <w:rsid w:val="00584A35"/>
    <w:rsid w:val="00584DD4"/>
    <w:rsid w:val="005853C4"/>
    <w:rsid w:val="00585657"/>
    <w:rsid w:val="005856E3"/>
    <w:rsid w:val="0058589D"/>
    <w:rsid w:val="00586816"/>
    <w:rsid w:val="00586E2D"/>
    <w:rsid w:val="00587BA6"/>
    <w:rsid w:val="00590002"/>
    <w:rsid w:val="005915E2"/>
    <w:rsid w:val="00592816"/>
    <w:rsid w:val="0059300D"/>
    <w:rsid w:val="0059383A"/>
    <w:rsid w:val="00594D7F"/>
    <w:rsid w:val="0059699E"/>
    <w:rsid w:val="00596C0C"/>
    <w:rsid w:val="00596CE6"/>
    <w:rsid w:val="00596D48"/>
    <w:rsid w:val="00596E72"/>
    <w:rsid w:val="005975C6"/>
    <w:rsid w:val="005A067A"/>
    <w:rsid w:val="005A0923"/>
    <w:rsid w:val="005A1EAB"/>
    <w:rsid w:val="005A26F5"/>
    <w:rsid w:val="005A2F60"/>
    <w:rsid w:val="005A36A4"/>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B7E93"/>
    <w:rsid w:val="005C0E23"/>
    <w:rsid w:val="005C10D3"/>
    <w:rsid w:val="005C1D08"/>
    <w:rsid w:val="005C2A30"/>
    <w:rsid w:val="005C3AE1"/>
    <w:rsid w:val="005C55AB"/>
    <w:rsid w:val="005C5753"/>
    <w:rsid w:val="005C5E23"/>
    <w:rsid w:val="005C6666"/>
    <w:rsid w:val="005C6903"/>
    <w:rsid w:val="005C6C9C"/>
    <w:rsid w:val="005C7494"/>
    <w:rsid w:val="005D01E8"/>
    <w:rsid w:val="005D1285"/>
    <w:rsid w:val="005D1386"/>
    <w:rsid w:val="005D1743"/>
    <w:rsid w:val="005D4457"/>
    <w:rsid w:val="005D5196"/>
    <w:rsid w:val="005D51F1"/>
    <w:rsid w:val="005D5597"/>
    <w:rsid w:val="005D5953"/>
    <w:rsid w:val="005D6E6B"/>
    <w:rsid w:val="005D7707"/>
    <w:rsid w:val="005D7D66"/>
    <w:rsid w:val="005D7F44"/>
    <w:rsid w:val="005E0FA3"/>
    <w:rsid w:val="005E19CE"/>
    <w:rsid w:val="005E21B7"/>
    <w:rsid w:val="005E27A0"/>
    <w:rsid w:val="005E2985"/>
    <w:rsid w:val="005E2CC1"/>
    <w:rsid w:val="005E2EDC"/>
    <w:rsid w:val="005E3B03"/>
    <w:rsid w:val="005E4034"/>
    <w:rsid w:val="005E41C4"/>
    <w:rsid w:val="005E4300"/>
    <w:rsid w:val="005E4537"/>
    <w:rsid w:val="005E5047"/>
    <w:rsid w:val="005E51CC"/>
    <w:rsid w:val="005E6C89"/>
    <w:rsid w:val="005E7759"/>
    <w:rsid w:val="005E7B01"/>
    <w:rsid w:val="005F0045"/>
    <w:rsid w:val="005F051B"/>
    <w:rsid w:val="005F0F37"/>
    <w:rsid w:val="005F11E1"/>
    <w:rsid w:val="005F1CD4"/>
    <w:rsid w:val="005F2051"/>
    <w:rsid w:val="005F206A"/>
    <w:rsid w:val="005F2E28"/>
    <w:rsid w:val="005F30C7"/>
    <w:rsid w:val="005F30E3"/>
    <w:rsid w:val="005F3334"/>
    <w:rsid w:val="005F3B3A"/>
    <w:rsid w:val="005F45BC"/>
    <w:rsid w:val="005F552B"/>
    <w:rsid w:val="005F71ED"/>
    <w:rsid w:val="005F72ED"/>
    <w:rsid w:val="005F7D48"/>
    <w:rsid w:val="006007AB"/>
    <w:rsid w:val="00600A04"/>
    <w:rsid w:val="0060201F"/>
    <w:rsid w:val="00602975"/>
    <w:rsid w:val="0060361C"/>
    <w:rsid w:val="00603B8A"/>
    <w:rsid w:val="00603C26"/>
    <w:rsid w:val="0060514E"/>
    <w:rsid w:val="00605226"/>
    <w:rsid w:val="006052E1"/>
    <w:rsid w:val="0060577F"/>
    <w:rsid w:val="00606E8C"/>
    <w:rsid w:val="00607009"/>
    <w:rsid w:val="00610785"/>
    <w:rsid w:val="00610879"/>
    <w:rsid w:val="00611BB5"/>
    <w:rsid w:val="00612818"/>
    <w:rsid w:val="00612DA9"/>
    <w:rsid w:val="00612E45"/>
    <w:rsid w:val="00614D4C"/>
    <w:rsid w:val="00616410"/>
    <w:rsid w:val="0061652B"/>
    <w:rsid w:val="00616784"/>
    <w:rsid w:val="006179D6"/>
    <w:rsid w:val="00620CEC"/>
    <w:rsid w:val="0062101D"/>
    <w:rsid w:val="00621034"/>
    <w:rsid w:val="00621ABF"/>
    <w:rsid w:val="00621C8F"/>
    <w:rsid w:val="00622EBD"/>
    <w:rsid w:val="0062324F"/>
    <w:rsid w:val="0062355E"/>
    <w:rsid w:val="006237A2"/>
    <w:rsid w:val="00623B43"/>
    <w:rsid w:val="00623C04"/>
    <w:rsid w:val="00624B98"/>
    <w:rsid w:val="00625775"/>
    <w:rsid w:val="006266CB"/>
    <w:rsid w:val="00626A37"/>
    <w:rsid w:val="00626D54"/>
    <w:rsid w:val="006276C1"/>
    <w:rsid w:val="00630173"/>
    <w:rsid w:val="006309A5"/>
    <w:rsid w:val="00631786"/>
    <w:rsid w:val="00631EC3"/>
    <w:rsid w:val="0063243E"/>
    <w:rsid w:val="006340C6"/>
    <w:rsid w:val="0063414B"/>
    <w:rsid w:val="00634E1C"/>
    <w:rsid w:val="00635CC8"/>
    <w:rsid w:val="00637AF0"/>
    <w:rsid w:val="0064003D"/>
    <w:rsid w:val="00640277"/>
    <w:rsid w:val="00640303"/>
    <w:rsid w:val="006403F1"/>
    <w:rsid w:val="00640A0F"/>
    <w:rsid w:val="00642BC9"/>
    <w:rsid w:val="00643CF5"/>
    <w:rsid w:val="006445B5"/>
    <w:rsid w:val="00644FAF"/>
    <w:rsid w:val="00645254"/>
    <w:rsid w:val="00645E34"/>
    <w:rsid w:val="006463D6"/>
    <w:rsid w:val="006465F1"/>
    <w:rsid w:val="00650B27"/>
    <w:rsid w:val="006520FE"/>
    <w:rsid w:val="0065250E"/>
    <w:rsid w:val="00652F22"/>
    <w:rsid w:val="00654970"/>
    <w:rsid w:val="00654BC5"/>
    <w:rsid w:val="00656160"/>
    <w:rsid w:val="0065621E"/>
    <w:rsid w:val="006574CD"/>
    <w:rsid w:val="006608EB"/>
    <w:rsid w:val="00660B57"/>
    <w:rsid w:val="006619D6"/>
    <w:rsid w:val="00661D27"/>
    <w:rsid w:val="00661E48"/>
    <w:rsid w:val="0066299E"/>
    <w:rsid w:val="006629A9"/>
    <w:rsid w:val="00662B17"/>
    <w:rsid w:val="00662FFF"/>
    <w:rsid w:val="006630E1"/>
    <w:rsid w:val="00663783"/>
    <w:rsid w:val="00663EF7"/>
    <w:rsid w:val="006640D8"/>
    <w:rsid w:val="00664244"/>
    <w:rsid w:val="0066450C"/>
    <w:rsid w:val="00665CC2"/>
    <w:rsid w:val="0066620A"/>
    <w:rsid w:val="006678B2"/>
    <w:rsid w:val="006678CE"/>
    <w:rsid w:val="00670683"/>
    <w:rsid w:val="00671478"/>
    <w:rsid w:val="00671FF6"/>
    <w:rsid w:val="00672A3A"/>
    <w:rsid w:val="0067330C"/>
    <w:rsid w:val="006734CA"/>
    <w:rsid w:val="00673B66"/>
    <w:rsid w:val="006759DE"/>
    <w:rsid w:val="00675AFF"/>
    <w:rsid w:val="006767BF"/>
    <w:rsid w:val="00676F11"/>
    <w:rsid w:val="00677941"/>
    <w:rsid w:val="00677F2B"/>
    <w:rsid w:val="00677FB4"/>
    <w:rsid w:val="00680333"/>
    <w:rsid w:val="00681060"/>
    <w:rsid w:val="0068369D"/>
    <w:rsid w:val="00683FD9"/>
    <w:rsid w:val="006846B4"/>
    <w:rsid w:val="00684D4D"/>
    <w:rsid w:val="00685149"/>
    <w:rsid w:val="0068699C"/>
    <w:rsid w:val="0068705A"/>
    <w:rsid w:val="00687235"/>
    <w:rsid w:val="0069051D"/>
    <w:rsid w:val="00691867"/>
    <w:rsid w:val="00691B8E"/>
    <w:rsid w:val="00693204"/>
    <w:rsid w:val="0069463C"/>
    <w:rsid w:val="00694677"/>
    <w:rsid w:val="0069496B"/>
    <w:rsid w:val="006949EC"/>
    <w:rsid w:val="00694FD4"/>
    <w:rsid w:val="006950AE"/>
    <w:rsid w:val="00695944"/>
    <w:rsid w:val="006A0391"/>
    <w:rsid w:val="006A0F34"/>
    <w:rsid w:val="006A23A2"/>
    <w:rsid w:val="006A292D"/>
    <w:rsid w:val="006A3459"/>
    <w:rsid w:val="006A3C43"/>
    <w:rsid w:val="006A40A8"/>
    <w:rsid w:val="006A4841"/>
    <w:rsid w:val="006A4A10"/>
    <w:rsid w:val="006A4D13"/>
    <w:rsid w:val="006A4D6A"/>
    <w:rsid w:val="006A4F04"/>
    <w:rsid w:val="006A5D38"/>
    <w:rsid w:val="006A7132"/>
    <w:rsid w:val="006B03EA"/>
    <w:rsid w:val="006B1F49"/>
    <w:rsid w:val="006B3237"/>
    <w:rsid w:val="006B342C"/>
    <w:rsid w:val="006B34D2"/>
    <w:rsid w:val="006B363C"/>
    <w:rsid w:val="006B3CE2"/>
    <w:rsid w:val="006B3E0B"/>
    <w:rsid w:val="006B3EC4"/>
    <w:rsid w:val="006B4688"/>
    <w:rsid w:val="006B4BDE"/>
    <w:rsid w:val="006B5317"/>
    <w:rsid w:val="006B5874"/>
    <w:rsid w:val="006B5A3B"/>
    <w:rsid w:val="006B660A"/>
    <w:rsid w:val="006B675B"/>
    <w:rsid w:val="006B6A59"/>
    <w:rsid w:val="006B6BA3"/>
    <w:rsid w:val="006B6CD3"/>
    <w:rsid w:val="006B6EFD"/>
    <w:rsid w:val="006B7275"/>
    <w:rsid w:val="006B7365"/>
    <w:rsid w:val="006B76F9"/>
    <w:rsid w:val="006C05FE"/>
    <w:rsid w:val="006C0861"/>
    <w:rsid w:val="006C0AC8"/>
    <w:rsid w:val="006C0C39"/>
    <w:rsid w:val="006C11D3"/>
    <w:rsid w:val="006C12E2"/>
    <w:rsid w:val="006C14A7"/>
    <w:rsid w:val="006C1AF3"/>
    <w:rsid w:val="006C2A36"/>
    <w:rsid w:val="006C2CDB"/>
    <w:rsid w:val="006C33AC"/>
    <w:rsid w:val="006C353B"/>
    <w:rsid w:val="006C3839"/>
    <w:rsid w:val="006C38BB"/>
    <w:rsid w:val="006C423C"/>
    <w:rsid w:val="006C4E34"/>
    <w:rsid w:val="006C5310"/>
    <w:rsid w:val="006C5E9B"/>
    <w:rsid w:val="006C64CD"/>
    <w:rsid w:val="006C7091"/>
    <w:rsid w:val="006C70C0"/>
    <w:rsid w:val="006C7A18"/>
    <w:rsid w:val="006D0775"/>
    <w:rsid w:val="006D0EBB"/>
    <w:rsid w:val="006D0EC7"/>
    <w:rsid w:val="006D1C6B"/>
    <w:rsid w:val="006D26C0"/>
    <w:rsid w:val="006D3A93"/>
    <w:rsid w:val="006D40B8"/>
    <w:rsid w:val="006D49A4"/>
    <w:rsid w:val="006D4E1F"/>
    <w:rsid w:val="006D5E16"/>
    <w:rsid w:val="006D64AC"/>
    <w:rsid w:val="006D6D8F"/>
    <w:rsid w:val="006D7249"/>
    <w:rsid w:val="006D74B3"/>
    <w:rsid w:val="006D78AE"/>
    <w:rsid w:val="006D7BE7"/>
    <w:rsid w:val="006E01BB"/>
    <w:rsid w:val="006E11EE"/>
    <w:rsid w:val="006E15DC"/>
    <w:rsid w:val="006E16D9"/>
    <w:rsid w:val="006E288D"/>
    <w:rsid w:val="006E2FFB"/>
    <w:rsid w:val="006E36D8"/>
    <w:rsid w:val="006E4430"/>
    <w:rsid w:val="006E4543"/>
    <w:rsid w:val="006E4B84"/>
    <w:rsid w:val="006E4CCB"/>
    <w:rsid w:val="006E6B94"/>
    <w:rsid w:val="006E7461"/>
    <w:rsid w:val="006E7BDE"/>
    <w:rsid w:val="006F0F6C"/>
    <w:rsid w:val="006F13AC"/>
    <w:rsid w:val="006F1942"/>
    <w:rsid w:val="006F2338"/>
    <w:rsid w:val="006F253C"/>
    <w:rsid w:val="006F268A"/>
    <w:rsid w:val="006F2B73"/>
    <w:rsid w:val="006F2E10"/>
    <w:rsid w:val="006F3248"/>
    <w:rsid w:val="006F341B"/>
    <w:rsid w:val="006F3851"/>
    <w:rsid w:val="006F42E3"/>
    <w:rsid w:val="006F6C49"/>
    <w:rsid w:val="006F7412"/>
    <w:rsid w:val="006F7A40"/>
    <w:rsid w:val="0070002B"/>
    <w:rsid w:val="00700F64"/>
    <w:rsid w:val="00701ECB"/>
    <w:rsid w:val="007027DE"/>
    <w:rsid w:val="00703EC0"/>
    <w:rsid w:val="0070466B"/>
    <w:rsid w:val="00704A23"/>
    <w:rsid w:val="00704DD7"/>
    <w:rsid w:val="007051E2"/>
    <w:rsid w:val="007056DD"/>
    <w:rsid w:val="007060C9"/>
    <w:rsid w:val="0070640F"/>
    <w:rsid w:val="00706936"/>
    <w:rsid w:val="0070695F"/>
    <w:rsid w:val="00707902"/>
    <w:rsid w:val="007108A4"/>
    <w:rsid w:val="0071091B"/>
    <w:rsid w:val="00712070"/>
    <w:rsid w:val="007126F9"/>
    <w:rsid w:val="00712986"/>
    <w:rsid w:val="00713027"/>
    <w:rsid w:val="00713C9A"/>
    <w:rsid w:val="00714A22"/>
    <w:rsid w:val="007153DA"/>
    <w:rsid w:val="00715436"/>
    <w:rsid w:val="00715A65"/>
    <w:rsid w:val="00715E1D"/>
    <w:rsid w:val="0071615D"/>
    <w:rsid w:val="007178E8"/>
    <w:rsid w:val="00720081"/>
    <w:rsid w:val="0072011F"/>
    <w:rsid w:val="00720434"/>
    <w:rsid w:val="00720953"/>
    <w:rsid w:val="00720A02"/>
    <w:rsid w:val="00722094"/>
    <w:rsid w:val="007220EB"/>
    <w:rsid w:val="00722652"/>
    <w:rsid w:val="00723861"/>
    <w:rsid w:val="00723F60"/>
    <w:rsid w:val="007241F5"/>
    <w:rsid w:val="00724EBB"/>
    <w:rsid w:val="00724EE1"/>
    <w:rsid w:val="007254A0"/>
    <w:rsid w:val="0072775C"/>
    <w:rsid w:val="00731A81"/>
    <w:rsid w:val="00733526"/>
    <w:rsid w:val="00734BD9"/>
    <w:rsid w:val="00734C71"/>
    <w:rsid w:val="00735B68"/>
    <w:rsid w:val="00736E98"/>
    <w:rsid w:val="00740C75"/>
    <w:rsid w:val="00740EFE"/>
    <w:rsid w:val="00741107"/>
    <w:rsid w:val="007425B0"/>
    <w:rsid w:val="0074405E"/>
    <w:rsid w:val="00744F86"/>
    <w:rsid w:val="00745AA9"/>
    <w:rsid w:val="00746070"/>
    <w:rsid w:val="00746107"/>
    <w:rsid w:val="00747CFE"/>
    <w:rsid w:val="0075088B"/>
    <w:rsid w:val="007508ED"/>
    <w:rsid w:val="00751D7C"/>
    <w:rsid w:val="007527EA"/>
    <w:rsid w:val="00752FFD"/>
    <w:rsid w:val="007537EB"/>
    <w:rsid w:val="00753D8D"/>
    <w:rsid w:val="007545A5"/>
    <w:rsid w:val="007548BD"/>
    <w:rsid w:val="00755A0D"/>
    <w:rsid w:val="00755A0E"/>
    <w:rsid w:val="00755A5C"/>
    <w:rsid w:val="00756C3D"/>
    <w:rsid w:val="00760450"/>
    <w:rsid w:val="007606CE"/>
    <w:rsid w:val="007608B5"/>
    <w:rsid w:val="00760FE0"/>
    <w:rsid w:val="0076185F"/>
    <w:rsid w:val="00761EF7"/>
    <w:rsid w:val="00761F28"/>
    <w:rsid w:val="00762CF4"/>
    <w:rsid w:val="00762D29"/>
    <w:rsid w:val="00764208"/>
    <w:rsid w:val="007645AB"/>
    <w:rsid w:val="007651CA"/>
    <w:rsid w:val="00765DFF"/>
    <w:rsid w:val="0076614C"/>
    <w:rsid w:val="00767ECA"/>
    <w:rsid w:val="007703CA"/>
    <w:rsid w:val="00771238"/>
    <w:rsid w:val="00771D03"/>
    <w:rsid w:val="00772060"/>
    <w:rsid w:val="007721C0"/>
    <w:rsid w:val="00772D29"/>
    <w:rsid w:val="00774695"/>
    <w:rsid w:val="00774F6D"/>
    <w:rsid w:val="00774F78"/>
    <w:rsid w:val="00775162"/>
    <w:rsid w:val="007756B3"/>
    <w:rsid w:val="0077620F"/>
    <w:rsid w:val="00776F1D"/>
    <w:rsid w:val="00777311"/>
    <w:rsid w:val="00777B08"/>
    <w:rsid w:val="00777C6D"/>
    <w:rsid w:val="00777C8F"/>
    <w:rsid w:val="00780498"/>
    <w:rsid w:val="007806B3"/>
    <w:rsid w:val="007812AA"/>
    <w:rsid w:val="00781310"/>
    <w:rsid w:val="00781778"/>
    <w:rsid w:val="00781A99"/>
    <w:rsid w:val="00781F66"/>
    <w:rsid w:val="0078220B"/>
    <w:rsid w:val="00782D43"/>
    <w:rsid w:val="007834BE"/>
    <w:rsid w:val="00785B09"/>
    <w:rsid w:val="00787110"/>
    <w:rsid w:val="0078752B"/>
    <w:rsid w:val="007875F8"/>
    <w:rsid w:val="00787758"/>
    <w:rsid w:val="00787A6E"/>
    <w:rsid w:val="00790A11"/>
    <w:rsid w:val="00790E9D"/>
    <w:rsid w:val="00791101"/>
    <w:rsid w:val="007917B1"/>
    <w:rsid w:val="00792D8E"/>
    <w:rsid w:val="007936F7"/>
    <w:rsid w:val="00795C29"/>
    <w:rsid w:val="00795E05"/>
    <w:rsid w:val="007978A2"/>
    <w:rsid w:val="00797EE2"/>
    <w:rsid w:val="007A1107"/>
    <w:rsid w:val="007A11DD"/>
    <w:rsid w:val="007A1DD5"/>
    <w:rsid w:val="007A1FCD"/>
    <w:rsid w:val="007A2F56"/>
    <w:rsid w:val="007A35C6"/>
    <w:rsid w:val="007A45CB"/>
    <w:rsid w:val="007A46C3"/>
    <w:rsid w:val="007A4DF4"/>
    <w:rsid w:val="007A50E6"/>
    <w:rsid w:val="007A5126"/>
    <w:rsid w:val="007A6DB2"/>
    <w:rsid w:val="007A6ECB"/>
    <w:rsid w:val="007A71FF"/>
    <w:rsid w:val="007A7825"/>
    <w:rsid w:val="007B0AA8"/>
    <w:rsid w:val="007B0FEC"/>
    <w:rsid w:val="007B2F7A"/>
    <w:rsid w:val="007B3AFC"/>
    <w:rsid w:val="007B3B5A"/>
    <w:rsid w:val="007B43EC"/>
    <w:rsid w:val="007B4ACB"/>
    <w:rsid w:val="007B4E07"/>
    <w:rsid w:val="007B5F52"/>
    <w:rsid w:val="007B6131"/>
    <w:rsid w:val="007B6179"/>
    <w:rsid w:val="007B6A68"/>
    <w:rsid w:val="007B74B8"/>
    <w:rsid w:val="007B778D"/>
    <w:rsid w:val="007B7C2C"/>
    <w:rsid w:val="007C0633"/>
    <w:rsid w:val="007C1114"/>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2BE4"/>
    <w:rsid w:val="007D41D2"/>
    <w:rsid w:val="007D4215"/>
    <w:rsid w:val="007D4F4C"/>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3B9F"/>
    <w:rsid w:val="007E3DA0"/>
    <w:rsid w:val="007E45AA"/>
    <w:rsid w:val="007E4881"/>
    <w:rsid w:val="007E4A1B"/>
    <w:rsid w:val="007E4F8C"/>
    <w:rsid w:val="007E55EC"/>
    <w:rsid w:val="007E7042"/>
    <w:rsid w:val="007E7138"/>
    <w:rsid w:val="007E77F1"/>
    <w:rsid w:val="007E7D9C"/>
    <w:rsid w:val="007F0331"/>
    <w:rsid w:val="007F0556"/>
    <w:rsid w:val="007F1263"/>
    <w:rsid w:val="007F2224"/>
    <w:rsid w:val="007F3B43"/>
    <w:rsid w:val="007F50A3"/>
    <w:rsid w:val="007F5461"/>
    <w:rsid w:val="007F5DA2"/>
    <w:rsid w:val="007F6A60"/>
    <w:rsid w:val="007F6BE4"/>
    <w:rsid w:val="007F73E8"/>
    <w:rsid w:val="007F7928"/>
    <w:rsid w:val="007F7BF6"/>
    <w:rsid w:val="008006A1"/>
    <w:rsid w:val="00801716"/>
    <w:rsid w:val="00801E56"/>
    <w:rsid w:val="008044F6"/>
    <w:rsid w:val="00804A41"/>
    <w:rsid w:val="008066DA"/>
    <w:rsid w:val="008070C9"/>
    <w:rsid w:val="00807BDD"/>
    <w:rsid w:val="00807C41"/>
    <w:rsid w:val="00810D12"/>
    <w:rsid w:val="00811C30"/>
    <w:rsid w:val="00812823"/>
    <w:rsid w:val="00812947"/>
    <w:rsid w:val="00812BBF"/>
    <w:rsid w:val="00813038"/>
    <w:rsid w:val="0081360D"/>
    <w:rsid w:val="0081403B"/>
    <w:rsid w:val="00816B2B"/>
    <w:rsid w:val="00817B9C"/>
    <w:rsid w:val="00817DF0"/>
    <w:rsid w:val="00820512"/>
    <w:rsid w:val="008207A4"/>
    <w:rsid w:val="00820E82"/>
    <w:rsid w:val="00821012"/>
    <w:rsid w:val="0082134E"/>
    <w:rsid w:val="0082218A"/>
    <w:rsid w:val="00822352"/>
    <w:rsid w:val="008230A3"/>
    <w:rsid w:val="00823C2D"/>
    <w:rsid w:val="00824FCE"/>
    <w:rsid w:val="008250F2"/>
    <w:rsid w:val="0082675D"/>
    <w:rsid w:val="00826A5B"/>
    <w:rsid w:val="008274F7"/>
    <w:rsid w:val="0083033D"/>
    <w:rsid w:val="00830427"/>
    <w:rsid w:val="0083094A"/>
    <w:rsid w:val="00830EC3"/>
    <w:rsid w:val="00832DEB"/>
    <w:rsid w:val="00833496"/>
    <w:rsid w:val="00833B58"/>
    <w:rsid w:val="00834391"/>
    <w:rsid w:val="00834412"/>
    <w:rsid w:val="0083493A"/>
    <w:rsid w:val="00834999"/>
    <w:rsid w:val="00834D02"/>
    <w:rsid w:val="00836315"/>
    <w:rsid w:val="0083677A"/>
    <w:rsid w:val="00836FF0"/>
    <w:rsid w:val="00837B34"/>
    <w:rsid w:val="00837C77"/>
    <w:rsid w:val="00837D1A"/>
    <w:rsid w:val="00840A93"/>
    <w:rsid w:val="00840C71"/>
    <w:rsid w:val="00840DC6"/>
    <w:rsid w:val="00840F9B"/>
    <w:rsid w:val="00842711"/>
    <w:rsid w:val="00842932"/>
    <w:rsid w:val="00842DEF"/>
    <w:rsid w:val="0084319A"/>
    <w:rsid w:val="008449CA"/>
    <w:rsid w:val="00844C11"/>
    <w:rsid w:val="00844DB0"/>
    <w:rsid w:val="00845173"/>
    <w:rsid w:val="00845708"/>
    <w:rsid w:val="0084595A"/>
    <w:rsid w:val="0084797D"/>
    <w:rsid w:val="00847B8B"/>
    <w:rsid w:val="00847BAF"/>
    <w:rsid w:val="0085085F"/>
    <w:rsid w:val="00850F2B"/>
    <w:rsid w:val="008515F0"/>
    <w:rsid w:val="008518CF"/>
    <w:rsid w:val="00852B0C"/>
    <w:rsid w:val="0085396C"/>
    <w:rsid w:val="008542CE"/>
    <w:rsid w:val="00854688"/>
    <w:rsid w:val="00854C09"/>
    <w:rsid w:val="00855CC4"/>
    <w:rsid w:val="00860993"/>
    <w:rsid w:val="0086122F"/>
    <w:rsid w:val="0086138D"/>
    <w:rsid w:val="0086198D"/>
    <w:rsid w:val="008627F2"/>
    <w:rsid w:val="00862A87"/>
    <w:rsid w:val="00862ABB"/>
    <w:rsid w:val="00862E9C"/>
    <w:rsid w:val="00862F22"/>
    <w:rsid w:val="008631A1"/>
    <w:rsid w:val="00863BD1"/>
    <w:rsid w:val="0086409C"/>
    <w:rsid w:val="00864928"/>
    <w:rsid w:val="00864933"/>
    <w:rsid w:val="00864BDA"/>
    <w:rsid w:val="00865525"/>
    <w:rsid w:val="00866FDD"/>
    <w:rsid w:val="00870688"/>
    <w:rsid w:val="008711B3"/>
    <w:rsid w:val="008712D4"/>
    <w:rsid w:val="00871592"/>
    <w:rsid w:val="008719C1"/>
    <w:rsid w:val="00871E0F"/>
    <w:rsid w:val="008720B1"/>
    <w:rsid w:val="00872359"/>
    <w:rsid w:val="008724D8"/>
    <w:rsid w:val="008737A3"/>
    <w:rsid w:val="00874405"/>
    <w:rsid w:val="00875DCC"/>
    <w:rsid w:val="00876432"/>
    <w:rsid w:val="00877A66"/>
    <w:rsid w:val="00877CFB"/>
    <w:rsid w:val="00880B88"/>
    <w:rsid w:val="0088107D"/>
    <w:rsid w:val="00882058"/>
    <w:rsid w:val="00882217"/>
    <w:rsid w:val="008833E2"/>
    <w:rsid w:val="00883FD9"/>
    <w:rsid w:val="0088545D"/>
    <w:rsid w:val="00885933"/>
    <w:rsid w:val="00885950"/>
    <w:rsid w:val="00885B84"/>
    <w:rsid w:val="00885BE0"/>
    <w:rsid w:val="008866C3"/>
    <w:rsid w:val="00886751"/>
    <w:rsid w:val="00887782"/>
    <w:rsid w:val="00887955"/>
    <w:rsid w:val="00891D92"/>
    <w:rsid w:val="00892414"/>
    <w:rsid w:val="00892845"/>
    <w:rsid w:val="00892E0E"/>
    <w:rsid w:val="00892FF7"/>
    <w:rsid w:val="008931E3"/>
    <w:rsid w:val="00893988"/>
    <w:rsid w:val="00893E2E"/>
    <w:rsid w:val="0089479B"/>
    <w:rsid w:val="00895560"/>
    <w:rsid w:val="008955C5"/>
    <w:rsid w:val="00895BF6"/>
    <w:rsid w:val="00896930"/>
    <w:rsid w:val="008A0B07"/>
    <w:rsid w:val="008A0F08"/>
    <w:rsid w:val="008A1AE7"/>
    <w:rsid w:val="008A2AE5"/>
    <w:rsid w:val="008A3561"/>
    <w:rsid w:val="008A4117"/>
    <w:rsid w:val="008A53E1"/>
    <w:rsid w:val="008A5903"/>
    <w:rsid w:val="008A641D"/>
    <w:rsid w:val="008A670E"/>
    <w:rsid w:val="008A6773"/>
    <w:rsid w:val="008A73E4"/>
    <w:rsid w:val="008B061E"/>
    <w:rsid w:val="008B072B"/>
    <w:rsid w:val="008B0A3F"/>
    <w:rsid w:val="008B0F1F"/>
    <w:rsid w:val="008B15B1"/>
    <w:rsid w:val="008B23BF"/>
    <w:rsid w:val="008B2B55"/>
    <w:rsid w:val="008B3FF6"/>
    <w:rsid w:val="008B420F"/>
    <w:rsid w:val="008B441B"/>
    <w:rsid w:val="008B45E7"/>
    <w:rsid w:val="008B46BA"/>
    <w:rsid w:val="008B4CCC"/>
    <w:rsid w:val="008B694E"/>
    <w:rsid w:val="008B6A25"/>
    <w:rsid w:val="008B72DB"/>
    <w:rsid w:val="008B7A37"/>
    <w:rsid w:val="008C03FA"/>
    <w:rsid w:val="008C152E"/>
    <w:rsid w:val="008C1752"/>
    <w:rsid w:val="008C2DD8"/>
    <w:rsid w:val="008C2E2D"/>
    <w:rsid w:val="008C4F4E"/>
    <w:rsid w:val="008C5D91"/>
    <w:rsid w:val="008C607D"/>
    <w:rsid w:val="008C680D"/>
    <w:rsid w:val="008C7E62"/>
    <w:rsid w:val="008D0BB9"/>
    <w:rsid w:val="008D0C77"/>
    <w:rsid w:val="008D10D5"/>
    <w:rsid w:val="008D12F3"/>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5FD"/>
    <w:rsid w:val="008D76DA"/>
    <w:rsid w:val="008D77F6"/>
    <w:rsid w:val="008D7D5B"/>
    <w:rsid w:val="008D7FFD"/>
    <w:rsid w:val="008E0529"/>
    <w:rsid w:val="008E0AE9"/>
    <w:rsid w:val="008E12BC"/>
    <w:rsid w:val="008E1AD8"/>
    <w:rsid w:val="008E1B63"/>
    <w:rsid w:val="008E1F81"/>
    <w:rsid w:val="008E2526"/>
    <w:rsid w:val="008E2AEE"/>
    <w:rsid w:val="008E3056"/>
    <w:rsid w:val="008E317C"/>
    <w:rsid w:val="008E38B1"/>
    <w:rsid w:val="008E406C"/>
    <w:rsid w:val="008E41B3"/>
    <w:rsid w:val="008E43EF"/>
    <w:rsid w:val="008E4E38"/>
    <w:rsid w:val="008E4E3A"/>
    <w:rsid w:val="008E54FF"/>
    <w:rsid w:val="008E6219"/>
    <w:rsid w:val="008E635A"/>
    <w:rsid w:val="008E692D"/>
    <w:rsid w:val="008E6EC2"/>
    <w:rsid w:val="008E71DC"/>
    <w:rsid w:val="008E7728"/>
    <w:rsid w:val="008E790B"/>
    <w:rsid w:val="008F00C0"/>
    <w:rsid w:val="008F0FEF"/>
    <w:rsid w:val="008F10B7"/>
    <w:rsid w:val="008F14D1"/>
    <w:rsid w:val="008F2B25"/>
    <w:rsid w:val="008F2E52"/>
    <w:rsid w:val="008F379C"/>
    <w:rsid w:val="008F3AE6"/>
    <w:rsid w:val="008F4470"/>
    <w:rsid w:val="008F546D"/>
    <w:rsid w:val="008F5B58"/>
    <w:rsid w:val="008F62D3"/>
    <w:rsid w:val="008F6976"/>
    <w:rsid w:val="00900B76"/>
    <w:rsid w:val="00900FD9"/>
    <w:rsid w:val="009028C6"/>
    <w:rsid w:val="009038E0"/>
    <w:rsid w:val="00903941"/>
    <w:rsid w:val="009039D4"/>
    <w:rsid w:val="009039FA"/>
    <w:rsid w:val="009042A8"/>
    <w:rsid w:val="00905357"/>
    <w:rsid w:val="00905CC8"/>
    <w:rsid w:val="00905FC8"/>
    <w:rsid w:val="00906793"/>
    <w:rsid w:val="009068C8"/>
    <w:rsid w:val="0090764A"/>
    <w:rsid w:val="00907BC2"/>
    <w:rsid w:val="0091059E"/>
    <w:rsid w:val="00911D2B"/>
    <w:rsid w:val="00913938"/>
    <w:rsid w:val="0091464B"/>
    <w:rsid w:val="009146CF"/>
    <w:rsid w:val="0091557F"/>
    <w:rsid w:val="009158A6"/>
    <w:rsid w:val="00917048"/>
    <w:rsid w:val="00917A73"/>
    <w:rsid w:val="00917D2D"/>
    <w:rsid w:val="00920267"/>
    <w:rsid w:val="00920B85"/>
    <w:rsid w:val="00921A1C"/>
    <w:rsid w:val="00922381"/>
    <w:rsid w:val="00923400"/>
    <w:rsid w:val="00923552"/>
    <w:rsid w:val="00923578"/>
    <w:rsid w:val="0092477A"/>
    <w:rsid w:val="00924989"/>
    <w:rsid w:val="00926116"/>
    <w:rsid w:val="009276D3"/>
    <w:rsid w:val="009302CA"/>
    <w:rsid w:val="00930419"/>
    <w:rsid w:val="0093046A"/>
    <w:rsid w:val="00930B8E"/>
    <w:rsid w:val="009329E9"/>
    <w:rsid w:val="00932ECD"/>
    <w:rsid w:val="00933252"/>
    <w:rsid w:val="009333FB"/>
    <w:rsid w:val="00933AC2"/>
    <w:rsid w:val="00933C70"/>
    <w:rsid w:val="009346AF"/>
    <w:rsid w:val="009346E9"/>
    <w:rsid w:val="00934D22"/>
    <w:rsid w:val="0093512E"/>
    <w:rsid w:val="00935175"/>
    <w:rsid w:val="009366B7"/>
    <w:rsid w:val="00936FA4"/>
    <w:rsid w:val="0093717C"/>
    <w:rsid w:val="0093743D"/>
    <w:rsid w:val="009407AD"/>
    <w:rsid w:val="00940C6B"/>
    <w:rsid w:val="00940EB1"/>
    <w:rsid w:val="00941889"/>
    <w:rsid w:val="00941E3B"/>
    <w:rsid w:val="00941F70"/>
    <w:rsid w:val="009421D5"/>
    <w:rsid w:val="009440E1"/>
    <w:rsid w:val="009445C0"/>
    <w:rsid w:val="00944C2A"/>
    <w:rsid w:val="009456C2"/>
    <w:rsid w:val="00945A82"/>
    <w:rsid w:val="00946D5B"/>
    <w:rsid w:val="00947309"/>
    <w:rsid w:val="009473AE"/>
    <w:rsid w:val="00947929"/>
    <w:rsid w:val="00951658"/>
    <w:rsid w:val="00951E3C"/>
    <w:rsid w:val="00951E9B"/>
    <w:rsid w:val="0095469A"/>
    <w:rsid w:val="00954807"/>
    <w:rsid w:val="00954DAD"/>
    <w:rsid w:val="00954E99"/>
    <w:rsid w:val="00954EF4"/>
    <w:rsid w:val="00954FC3"/>
    <w:rsid w:val="009555F5"/>
    <w:rsid w:val="00955747"/>
    <w:rsid w:val="00957315"/>
    <w:rsid w:val="00957D26"/>
    <w:rsid w:val="009606AA"/>
    <w:rsid w:val="009615F7"/>
    <w:rsid w:val="00961994"/>
    <w:rsid w:val="00961A97"/>
    <w:rsid w:val="00962597"/>
    <w:rsid w:val="009631C1"/>
    <w:rsid w:val="009632DE"/>
    <w:rsid w:val="00964497"/>
    <w:rsid w:val="00964B6A"/>
    <w:rsid w:val="00965402"/>
    <w:rsid w:val="00965AD5"/>
    <w:rsid w:val="00967735"/>
    <w:rsid w:val="0096780D"/>
    <w:rsid w:val="0096797F"/>
    <w:rsid w:val="00967CC3"/>
    <w:rsid w:val="00967FFE"/>
    <w:rsid w:val="00971122"/>
    <w:rsid w:val="0097197B"/>
    <w:rsid w:val="00973F01"/>
    <w:rsid w:val="00974299"/>
    <w:rsid w:val="00974382"/>
    <w:rsid w:val="009748EE"/>
    <w:rsid w:val="00974900"/>
    <w:rsid w:val="009758C2"/>
    <w:rsid w:val="0097655F"/>
    <w:rsid w:val="00977720"/>
    <w:rsid w:val="009779B5"/>
    <w:rsid w:val="00980C96"/>
    <w:rsid w:val="0098118A"/>
    <w:rsid w:val="0098192B"/>
    <w:rsid w:val="00982100"/>
    <w:rsid w:val="00982EB3"/>
    <w:rsid w:val="00982F91"/>
    <w:rsid w:val="00983163"/>
    <w:rsid w:val="0098363C"/>
    <w:rsid w:val="009836E4"/>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0D1"/>
    <w:rsid w:val="009A0BB9"/>
    <w:rsid w:val="009A0FEA"/>
    <w:rsid w:val="009A13FB"/>
    <w:rsid w:val="009A1F43"/>
    <w:rsid w:val="009A25C9"/>
    <w:rsid w:val="009A2B5F"/>
    <w:rsid w:val="009A2D0E"/>
    <w:rsid w:val="009A46B8"/>
    <w:rsid w:val="009A4C17"/>
    <w:rsid w:val="009A524C"/>
    <w:rsid w:val="009A5329"/>
    <w:rsid w:val="009A547E"/>
    <w:rsid w:val="009A5485"/>
    <w:rsid w:val="009A54AF"/>
    <w:rsid w:val="009A578C"/>
    <w:rsid w:val="009A643A"/>
    <w:rsid w:val="009A7016"/>
    <w:rsid w:val="009A7567"/>
    <w:rsid w:val="009A782F"/>
    <w:rsid w:val="009B0964"/>
    <w:rsid w:val="009B0A2D"/>
    <w:rsid w:val="009B0C72"/>
    <w:rsid w:val="009B0FE1"/>
    <w:rsid w:val="009B159D"/>
    <w:rsid w:val="009B1983"/>
    <w:rsid w:val="009B35FC"/>
    <w:rsid w:val="009B4BB8"/>
    <w:rsid w:val="009B4CE2"/>
    <w:rsid w:val="009B5675"/>
    <w:rsid w:val="009B59BC"/>
    <w:rsid w:val="009B6BA7"/>
    <w:rsid w:val="009B6CAF"/>
    <w:rsid w:val="009B6CCD"/>
    <w:rsid w:val="009B6ECB"/>
    <w:rsid w:val="009B7E1E"/>
    <w:rsid w:val="009B7EF8"/>
    <w:rsid w:val="009C12E8"/>
    <w:rsid w:val="009C1ED4"/>
    <w:rsid w:val="009C3522"/>
    <w:rsid w:val="009C3637"/>
    <w:rsid w:val="009C38C2"/>
    <w:rsid w:val="009C410B"/>
    <w:rsid w:val="009C4AC8"/>
    <w:rsid w:val="009C5583"/>
    <w:rsid w:val="009C5803"/>
    <w:rsid w:val="009C5C4D"/>
    <w:rsid w:val="009C6349"/>
    <w:rsid w:val="009C69EB"/>
    <w:rsid w:val="009C6A3F"/>
    <w:rsid w:val="009C741E"/>
    <w:rsid w:val="009C7430"/>
    <w:rsid w:val="009D1C78"/>
    <w:rsid w:val="009D228C"/>
    <w:rsid w:val="009D2355"/>
    <w:rsid w:val="009D238E"/>
    <w:rsid w:val="009D2507"/>
    <w:rsid w:val="009D388A"/>
    <w:rsid w:val="009D4711"/>
    <w:rsid w:val="009D48D4"/>
    <w:rsid w:val="009D5748"/>
    <w:rsid w:val="009D58B4"/>
    <w:rsid w:val="009D5BDB"/>
    <w:rsid w:val="009D6879"/>
    <w:rsid w:val="009D6A15"/>
    <w:rsid w:val="009D6D14"/>
    <w:rsid w:val="009D7A5D"/>
    <w:rsid w:val="009E26C8"/>
    <w:rsid w:val="009E2AAC"/>
    <w:rsid w:val="009E2C9B"/>
    <w:rsid w:val="009E3E5E"/>
    <w:rsid w:val="009E3FA9"/>
    <w:rsid w:val="009E6D69"/>
    <w:rsid w:val="009F1146"/>
    <w:rsid w:val="009F14F0"/>
    <w:rsid w:val="009F17A1"/>
    <w:rsid w:val="009F2179"/>
    <w:rsid w:val="009F36FE"/>
    <w:rsid w:val="009F4277"/>
    <w:rsid w:val="009F43FE"/>
    <w:rsid w:val="009F4EC1"/>
    <w:rsid w:val="009F7238"/>
    <w:rsid w:val="009F724F"/>
    <w:rsid w:val="009F7E86"/>
    <w:rsid w:val="009F7F02"/>
    <w:rsid w:val="00A00C7A"/>
    <w:rsid w:val="00A00CBD"/>
    <w:rsid w:val="00A012C4"/>
    <w:rsid w:val="00A01952"/>
    <w:rsid w:val="00A01EE8"/>
    <w:rsid w:val="00A01F65"/>
    <w:rsid w:val="00A02264"/>
    <w:rsid w:val="00A0259C"/>
    <w:rsid w:val="00A02772"/>
    <w:rsid w:val="00A027DF"/>
    <w:rsid w:val="00A03534"/>
    <w:rsid w:val="00A03584"/>
    <w:rsid w:val="00A036C6"/>
    <w:rsid w:val="00A061CF"/>
    <w:rsid w:val="00A0709D"/>
    <w:rsid w:val="00A074B5"/>
    <w:rsid w:val="00A07821"/>
    <w:rsid w:val="00A07A5C"/>
    <w:rsid w:val="00A07E31"/>
    <w:rsid w:val="00A07E6E"/>
    <w:rsid w:val="00A10509"/>
    <w:rsid w:val="00A1063B"/>
    <w:rsid w:val="00A11ADF"/>
    <w:rsid w:val="00A11CCC"/>
    <w:rsid w:val="00A12584"/>
    <w:rsid w:val="00A131F6"/>
    <w:rsid w:val="00A13BF9"/>
    <w:rsid w:val="00A13F2C"/>
    <w:rsid w:val="00A140E4"/>
    <w:rsid w:val="00A14687"/>
    <w:rsid w:val="00A14781"/>
    <w:rsid w:val="00A162CA"/>
    <w:rsid w:val="00A16708"/>
    <w:rsid w:val="00A16D49"/>
    <w:rsid w:val="00A17784"/>
    <w:rsid w:val="00A17AE5"/>
    <w:rsid w:val="00A17C79"/>
    <w:rsid w:val="00A233EC"/>
    <w:rsid w:val="00A2367B"/>
    <w:rsid w:val="00A237DC"/>
    <w:rsid w:val="00A2443A"/>
    <w:rsid w:val="00A24AF0"/>
    <w:rsid w:val="00A24DA9"/>
    <w:rsid w:val="00A24ECE"/>
    <w:rsid w:val="00A24F1D"/>
    <w:rsid w:val="00A25DB2"/>
    <w:rsid w:val="00A2603B"/>
    <w:rsid w:val="00A27B6B"/>
    <w:rsid w:val="00A3017F"/>
    <w:rsid w:val="00A301F6"/>
    <w:rsid w:val="00A3277D"/>
    <w:rsid w:val="00A32A10"/>
    <w:rsid w:val="00A332C0"/>
    <w:rsid w:val="00A33B0A"/>
    <w:rsid w:val="00A34011"/>
    <w:rsid w:val="00A3494F"/>
    <w:rsid w:val="00A34F1D"/>
    <w:rsid w:val="00A35735"/>
    <w:rsid w:val="00A36392"/>
    <w:rsid w:val="00A3649E"/>
    <w:rsid w:val="00A36848"/>
    <w:rsid w:val="00A37240"/>
    <w:rsid w:val="00A37962"/>
    <w:rsid w:val="00A37E54"/>
    <w:rsid w:val="00A37FC0"/>
    <w:rsid w:val="00A40251"/>
    <w:rsid w:val="00A41332"/>
    <w:rsid w:val="00A41724"/>
    <w:rsid w:val="00A41E07"/>
    <w:rsid w:val="00A42309"/>
    <w:rsid w:val="00A42736"/>
    <w:rsid w:val="00A42CDB"/>
    <w:rsid w:val="00A4310C"/>
    <w:rsid w:val="00A433CC"/>
    <w:rsid w:val="00A45864"/>
    <w:rsid w:val="00A46339"/>
    <w:rsid w:val="00A4650F"/>
    <w:rsid w:val="00A46551"/>
    <w:rsid w:val="00A4794C"/>
    <w:rsid w:val="00A47B82"/>
    <w:rsid w:val="00A47CA0"/>
    <w:rsid w:val="00A50EAE"/>
    <w:rsid w:val="00A51002"/>
    <w:rsid w:val="00A512BB"/>
    <w:rsid w:val="00A513DA"/>
    <w:rsid w:val="00A51C97"/>
    <w:rsid w:val="00A51FE2"/>
    <w:rsid w:val="00A52F12"/>
    <w:rsid w:val="00A531BF"/>
    <w:rsid w:val="00A53ACD"/>
    <w:rsid w:val="00A53BAC"/>
    <w:rsid w:val="00A54F9C"/>
    <w:rsid w:val="00A55153"/>
    <w:rsid w:val="00A552BD"/>
    <w:rsid w:val="00A55FB9"/>
    <w:rsid w:val="00A56AA8"/>
    <w:rsid w:val="00A57B8F"/>
    <w:rsid w:val="00A57C5C"/>
    <w:rsid w:val="00A60E03"/>
    <w:rsid w:val="00A6173A"/>
    <w:rsid w:val="00A61888"/>
    <w:rsid w:val="00A61A39"/>
    <w:rsid w:val="00A6257B"/>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4DA7"/>
    <w:rsid w:val="00A753CD"/>
    <w:rsid w:val="00A757EF"/>
    <w:rsid w:val="00A762F6"/>
    <w:rsid w:val="00A764F3"/>
    <w:rsid w:val="00A77038"/>
    <w:rsid w:val="00A772D3"/>
    <w:rsid w:val="00A778A0"/>
    <w:rsid w:val="00A80039"/>
    <w:rsid w:val="00A80915"/>
    <w:rsid w:val="00A80E9F"/>
    <w:rsid w:val="00A818BC"/>
    <w:rsid w:val="00A81918"/>
    <w:rsid w:val="00A81E44"/>
    <w:rsid w:val="00A8229A"/>
    <w:rsid w:val="00A8287C"/>
    <w:rsid w:val="00A82CA6"/>
    <w:rsid w:val="00A834F9"/>
    <w:rsid w:val="00A83931"/>
    <w:rsid w:val="00A83C90"/>
    <w:rsid w:val="00A83CE5"/>
    <w:rsid w:val="00A84DC6"/>
    <w:rsid w:val="00A85541"/>
    <w:rsid w:val="00A867DB"/>
    <w:rsid w:val="00A900C8"/>
    <w:rsid w:val="00A9059A"/>
    <w:rsid w:val="00A90619"/>
    <w:rsid w:val="00A90F6E"/>
    <w:rsid w:val="00A91F9F"/>
    <w:rsid w:val="00A92AF6"/>
    <w:rsid w:val="00A92BC6"/>
    <w:rsid w:val="00A938D0"/>
    <w:rsid w:val="00A9391F"/>
    <w:rsid w:val="00A94939"/>
    <w:rsid w:val="00A94BDF"/>
    <w:rsid w:val="00A94E39"/>
    <w:rsid w:val="00A94F5C"/>
    <w:rsid w:val="00A9503A"/>
    <w:rsid w:val="00A971C1"/>
    <w:rsid w:val="00AA0050"/>
    <w:rsid w:val="00AA03FA"/>
    <w:rsid w:val="00AA0FAE"/>
    <w:rsid w:val="00AA194F"/>
    <w:rsid w:val="00AA3591"/>
    <w:rsid w:val="00AA477E"/>
    <w:rsid w:val="00AA4B70"/>
    <w:rsid w:val="00AA4C34"/>
    <w:rsid w:val="00AA5CD3"/>
    <w:rsid w:val="00AA642F"/>
    <w:rsid w:val="00AA695C"/>
    <w:rsid w:val="00AB03A6"/>
    <w:rsid w:val="00AB0468"/>
    <w:rsid w:val="00AB1258"/>
    <w:rsid w:val="00AB1540"/>
    <w:rsid w:val="00AB2227"/>
    <w:rsid w:val="00AB261C"/>
    <w:rsid w:val="00AB2899"/>
    <w:rsid w:val="00AB31E4"/>
    <w:rsid w:val="00AB3C1B"/>
    <w:rsid w:val="00AB45EC"/>
    <w:rsid w:val="00AB4A5C"/>
    <w:rsid w:val="00AB5EF6"/>
    <w:rsid w:val="00AB6DA2"/>
    <w:rsid w:val="00AB7707"/>
    <w:rsid w:val="00AC04AD"/>
    <w:rsid w:val="00AC0504"/>
    <w:rsid w:val="00AC1204"/>
    <w:rsid w:val="00AC2544"/>
    <w:rsid w:val="00AC2871"/>
    <w:rsid w:val="00AC2C31"/>
    <w:rsid w:val="00AC2D20"/>
    <w:rsid w:val="00AC327A"/>
    <w:rsid w:val="00AC48E6"/>
    <w:rsid w:val="00AC5033"/>
    <w:rsid w:val="00AC6104"/>
    <w:rsid w:val="00AC64AD"/>
    <w:rsid w:val="00AC6871"/>
    <w:rsid w:val="00AC6A67"/>
    <w:rsid w:val="00AC751D"/>
    <w:rsid w:val="00AC75DB"/>
    <w:rsid w:val="00AD0AB3"/>
    <w:rsid w:val="00AD0FFA"/>
    <w:rsid w:val="00AD22F1"/>
    <w:rsid w:val="00AD26A2"/>
    <w:rsid w:val="00AD2F8B"/>
    <w:rsid w:val="00AD32E4"/>
    <w:rsid w:val="00AD348D"/>
    <w:rsid w:val="00AD3560"/>
    <w:rsid w:val="00AD3C85"/>
    <w:rsid w:val="00AD3FCB"/>
    <w:rsid w:val="00AD696D"/>
    <w:rsid w:val="00AE1675"/>
    <w:rsid w:val="00AE1760"/>
    <w:rsid w:val="00AE1971"/>
    <w:rsid w:val="00AE1E4B"/>
    <w:rsid w:val="00AE20F5"/>
    <w:rsid w:val="00AE2AF5"/>
    <w:rsid w:val="00AE2C94"/>
    <w:rsid w:val="00AE34E8"/>
    <w:rsid w:val="00AE3EE0"/>
    <w:rsid w:val="00AE422C"/>
    <w:rsid w:val="00AE4266"/>
    <w:rsid w:val="00AE4D4C"/>
    <w:rsid w:val="00AE53C5"/>
    <w:rsid w:val="00AE54E7"/>
    <w:rsid w:val="00AE58A3"/>
    <w:rsid w:val="00AE6135"/>
    <w:rsid w:val="00AE6B19"/>
    <w:rsid w:val="00AE7838"/>
    <w:rsid w:val="00AE7DDF"/>
    <w:rsid w:val="00AF03A4"/>
    <w:rsid w:val="00AF03F2"/>
    <w:rsid w:val="00AF0A99"/>
    <w:rsid w:val="00AF0B74"/>
    <w:rsid w:val="00AF1266"/>
    <w:rsid w:val="00AF158A"/>
    <w:rsid w:val="00AF20EE"/>
    <w:rsid w:val="00AF31F8"/>
    <w:rsid w:val="00AF3563"/>
    <w:rsid w:val="00AF37E4"/>
    <w:rsid w:val="00AF3F91"/>
    <w:rsid w:val="00AF50A9"/>
    <w:rsid w:val="00AF53A8"/>
    <w:rsid w:val="00AF5BD8"/>
    <w:rsid w:val="00AF606F"/>
    <w:rsid w:val="00AF70FC"/>
    <w:rsid w:val="00AF7289"/>
    <w:rsid w:val="00AF7D62"/>
    <w:rsid w:val="00AF7E38"/>
    <w:rsid w:val="00B00844"/>
    <w:rsid w:val="00B01EC3"/>
    <w:rsid w:val="00B0215E"/>
    <w:rsid w:val="00B02CE6"/>
    <w:rsid w:val="00B02E70"/>
    <w:rsid w:val="00B0354A"/>
    <w:rsid w:val="00B036F2"/>
    <w:rsid w:val="00B047A1"/>
    <w:rsid w:val="00B05C07"/>
    <w:rsid w:val="00B060F5"/>
    <w:rsid w:val="00B063F1"/>
    <w:rsid w:val="00B07C55"/>
    <w:rsid w:val="00B07E84"/>
    <w:rsid w:val="00B1082D"/>
    <w:rsid w:val="00B1132D"/>
    <w:rsid w:val="00B11BD9"/>
    <w:rsid w:val="00B11E65"/>
    <w:rsid w:val="00B121E8"/>
    <w:rsid w:val="00B1254E"/>
    <w:rsid w:val="00B12D86"/>
    <w:rsid w:val="00B1349B"/>
    <w:rsid w:val="00B1383A"/>
    <w:rsid w:val="00B13F07"/>
    <w:rsid w:val="00B1458F"/>
    <w:rsid w:val="00B14C7C"/>
    <w:rsid w:val="00B14EDC"/>
    <w:rsid w:val="00B1563D"/>
    <w:rsid w:val="00B16341"/>
    <w:rsid w:val="00B17D8D"/>
    <w:rsid w:val="00B20028"/>
    <w:rsid w:val="00B20290"/>
    <w:rsid w:val="00B2109A"/>
    <w:rsid w:val="00B225BA"/>
    <w:rsid w:val="00B225F1"/>
    <w:rsid w:val="00B22D2B"/>
    <w:rsid w:val="00B236FB"/>
    <w:rsid w:val="00B23979"/>
    <w:rsid w:val="00B24491"/>
    <w:rsid w:val="00B24910"/>
    <w:rsid w:val="00B25006"/>
    <w:rsid w:val="00B2535C"/>
    <w:rsid w:val="00B253EA"/>
    <w:rsid w:val="00B26631"/>
    <w:rsid w:val="00B269B1"/>
    <w:rsid w:val="00B269DD"/>
    <w:rsid w:val="00B3047B"/>
    <w:rsid w:val="00B30A06"/>
    <w:rsid w:val="00B30A15"/>
    <w:rsid w:val="00B3238C"/>
    <w:rsid w:val="00B3243F"/>
    <w:rsid w:val="00B32F14"/>
    <w:rsid w:val="00B330E0"/>
    <w:rsid w:val="00B339FE"/>
    <w:rsid w:val="00B3660A"/>
    <w:rsid w:val="00B377D9"/>
    <w:rsid w:val="00B37D24"/>
    <w:rsid w:val="00B37F82"/>
    <w:rsid w:val="00B40271"/>
    <w:rsid w:val="00B42AAB"/>
    <w:rsid w:val="00B43426"/>
    <w:rsid w:val="00B43826"/>
    <w:rsid w:val="00B43A94"/>
    <w:rsid w:val="00B43B10"/>
    <w:rsid w:val="00B44EC0"/>
    <w:rsid w:val="00B451CA"/>
    <w:rsid w:val="00B46289"/>
    <w:rsid w:val="00B46487"/>
    <w:rsid w:val="00B469B5"/>
    <w:rsid w:val="00B46C38"/>
    <w:rsid w:val="00B47019"/>
    <w:rsid w:val="00B47B83"/>
    <w:rsid w:val="00B47E52"/>
    <w:rsid w:val="00B50408"/>
    <w:rsid w:val="00B50472"/>
    <w:rsid w:val="00B50A08"/>
    <w:rsid w:val="00B513DB"/>
    <w:rsid w:val="00B51842"/>
    <w:rsid w:val="00B51863"/>
    <w:rsid w:val="00B51BA2"/>
    <w:rsid w:val="00B51C2B"/>
    <w:rsid w:val="00B51FC5"/>
    <w:rsid w:val="00B52296"/>
    <w:rsid w:val="00B529D2"/>
    <w:rsid w:val="00B53F8F"/>
    <w:rsid w:val="00B55691"/>
    <w:rsid w:val="00B5611D"/>
    <w:rsid w:val="00B56436"/>
    <w:rsid w:val="00B56DFD"/>
    <w:rsid w:val="00B601D7"/>
    <w:rsid w:val="00B61181"/>
    <w:rsid w:val="00B623AB"/>
    <w:rsid w:val="00B62986"/>
    <w:rsid w:val="00B62FE9"/>
    <w:rsid w:val="00B64901"/>
    <w:rsid w:val="00B65472"/>
    <w:rsid w:val="00B65B68"/>
    <w:rsid w:val="00B67187"/>
    <w:rsid w:val="00B707CA"/>
    <w:rsid w:val="00B72560"/>
    <w:rsid w:val="00B747F5"/>
    <w:rsid w:val="00B75F26"/>
    <w:rsid w:val="00B7614A"/>
    <w:rsid w:val="00B76468"/>
    <w:rsid w:val="00B76C9F"/>
    <w:rsid w:val="00B76D58"/>
    <w:rsid w:val="00B76F53"/>
    <w:rsid w:val="00B778B3"/>
    <w:rsid w:val="00B77CF3"/>
    <w:rsid w:val="00B80214"/>
    <w:rsid w:val="00B80868"/>
    <w:rsid w:val="00B811AE"/>
    <w:rsid w:val="00B84FB5"/>
    <w:rsid w:val="00B86304"/>
    <w:rsid w:val="00B8691B"/>
    <w:rsid w:val="00B90380"/>
    <w:rsid w:val="00B917E7"/>
    <w:rsid w:val="00B9196B"/>
    <w:rsid w:val="00B920C2"/>
    <w:rsid w:val="00B929EF"/>
    <w:rsid w:val="00B93637"/>
    <w:rsid w:val="00B9363B"/>
    <w:rsid w:val="00B9396F"/>
    <w:rsid w:val="00B94462"/>
    <w:rsid w:val="00B955A3"/>
    <w:rsid w:val="00B95F5F"/>
    <w:rsid w:val="00B95FB3"/>
    <w:rsid w:val="00B96570"/>
    <w:rsid w:val="00B96729"/>
    <w:rsid w:val="00B96E2F"/>
    <w:rsid w:val="00B97D92"/>
    <w:rsid w:val="00BA0104"/>
    <w:rsid w:val="00BA042D"/>
    <w:rsid w:val="00BA0A0A"/>
    <w:rsid w:val="00BA0CA1"/>
    <w:rsid w:val="00BA0D7E"/>
    <w:rsid w:val="00BA0E06"/>
    <w:rsid w:val="00BA16D8"/>
    <w:rsid w:val="00BA2A92"/>
    <w:rsid w:val="00BA2FCD"/>
    <w:rsid w:val="00BA595B"/>
    <w:rsid w:val="00BA5BB8"/>
    <w:rsid w:val="00BA6DC3"/>
    <w:rsid w:val="00BA6FB4"/>
    <w:rsid w:val="00BA73DC"/>
    <w:rsid w:val="00BB1A2C"/>
    <w:rsid w:val="00BB1C5D"/>
    <w:rsid w:val="00BB2164"/>
    <w:rsid w:val="00BB2436"/>
    <w:rsid w:val="00BB2B87"/>
    <w:rsid w:val="00BB2DD5"/>
    <w:rsid w:val="00BB3739"/>
    <w:rsid w:val="00BB3B24"/>
    <w:rsid w:val="00BB3B41"/>
    <w:rsid w:val="00BB3DEE"/>
    <w:rsid w:val="00BB49E7"/>
    <w:rsid w:val="00BB4DD7"/>
    <w:rsid w:val="00BB5C94"/>
    <w:rsid w:val="00BB6CB5"/>
    <w:rsid w:val="00BB6D53"/>
    <w:rsid w:val="00BC054C"/>
    <w:rsid w:val="00BC1561"/>
    <w:rsid w:val="00BC1C99"/>
    <w:rsid w:val="00BC269F"/>
    <w:rsid w:val="00BC2992"/>
    <w:rsid w:val="00BC29F3"/>
    <w:rsid w:val="00BC3E4A"/>
    <w:rsid w:val="00BC42C7"/>
    <w:rsid w:val="00BC453D"/>
    <w:rsid w:val="00BC4A4C"/>
    <w:rsid w:val="00BC5825"/>
    <w:rsid w:val="00BC5846"/>
    <w:rsid w:val="00BC65CD"/>
    <w:rsid w:val="00BC6DD1"/>
    <w:rsid w:val="00BC6EB3"/>
    <w:rsid w:val="00BC7929"/>
    <w:rsid w:val="00BC7DE7"/>
    <w:rsid w:val="00BD18CE"/>
    <w:rsid w:val="00BD2470"/>
    <w:rsid w:val="00BD2FC1"/>
    <w:rsid w:val="00BD3286"/>
    <w:rsid w:val="00BD3CF2"/>
    <w:rsid w:val="00BD4513"/>
    <w:rsid w:val="00BD5206"/>
    <w:rsid w:val="00BD54A9"/>
    <w:rsid w:val="00BD61DF"/>
    <w:rsid w:val="00BD6AF6"/>
    <w:rsid w:val="00BD7445"/>
    <w:rsid w:val="00BE0B34"/>
    <w:rsid w:val="00BE1114"/>
    <w:rsid w:val="00BE20E9"/>
    <w:rsid w:val="00BE265C"/>
    <w:rsid w:val="00BE2BB1"/>
    <w:rsid w:val="00BE362D"/>
    <w:rsid w:val="00BE386E"/>
    <w:rsid w:val="00BE41E4"/>
    <w:rsid w:val="00BE47B2"/>
    <w:rsid w:val="00BE4C8D"/>
    <w:rsid w:val="00BE5516"/>
    <w:rsid w:val="00BE6172"/>
    <w:rsid w:val="00BE61F9"/>
    <w:rsid w:val="00BE6E3F"/>
    <w:rsid w:val="00BE7BA8"/>
    <w:rsid w:val="00BF01C5"/>
    <w:rsid w:val="00BF1027"/>
    <w:rsid w:val="00BF16E5"/>
    <w:rsid w:val="00BF23BC"/>
    <w:rsid w:val="00BF24F8"/>
    <w:rsid w:val="00BF35AC"/>
    <w:rsid w:val="00BF492E"/>
    <w:rsid w:val="00BF4FCA"/>
    <w:rsid w:val="00BF505D"/>
    <w:rsid w:val="00BF5398"/>
    <w:rsid w:val="00BF61DA"/>
    <w:rsid w:val="00BF6DCC"/>
    <w:rsid w:val="00BF6F77"/>
    <w:rsid w:val="00C01D5A"/>
    <w:rsid w:val="00C033DE"/>
    <w:rsid w:val="00C035A2"/>
    <w:rsid w:val="00C04872"/>
    <w:rsid w:val="00C04C95"/>
    <w:rsid w:val="00C04EEC"/>
    <w:rsid w:val="00C0540C"/>
    <w:rsid w:val="00C05742"/>
    <w:rsid w:val="00C05917"/>
    <w:rsid w:val="00C06287"/>
    <w:rsid w:val="00C06664"/>
    <w:rsid w:val="00C06839"/>
    <w:rsid w:val="00C06D43"/>
    <w:rsid w:val="00C07BA2"/>
    <w:rsid w:val="00C102E1"/>
    <w:rsid w:val="00C10A5F"/>
    <w:rsid w:val="00C119A8"/>
    <w:rsid w:val="00C11D86"/>
    <w:rsid w:val="00C125C8"/>
    <w:rsid w:val="00C12F0E"/>
    <w:rsid w:val="00C13147"/>
    <w:rsid w:val="00C13446"/>
    <w:rsid w:val="00C135EF"/>
    <w:rsid w:val="00C14CC3"/>
    <w:rsid w:val="00C15105"/>
    <w:rsid w:val="00C155D1"/>
    <w:rsid w:val="00C1627E"/>
    <w:rsid w:val="00C16C44"/>
    <w:rsid w:val="00C16C62"/>
    <w:rsid w:val="00C1777B"/>
    <w:rsid w:val="00C17AC7"/>
    <w:rsid w:val="00C17C4D"/>
    <w:rsid w:val="00C20246"/>
    <w:rsid w:val="00C208E4"/>
    <w:rsid w:val="00C20AA3"/>
    <w:rsid w:val="00C21066"/>
    <w:rsid w:val="00C22EB0"/>
    <w:rsid w:val="00C22FE8"/>
    <w:rsid w:val="00C241F2"/>
    <w:rsid w:val="00C24CDF"/>
    <w:rsid w:val="00C24F8D"/>
    <w:rsid w:val="00C25247"/>
    <w:rsid w:val="00C256D4"/>
    <w:rsid w:val="00C2664E"/>
    <w:rsid w:val="00C26941"/>
    <w:rsid w:val="00C30253"/>
    <w:rsid w:val="00C31643"/>
    <w:rsid w:val="00C3228C"/>
    <w:rsid w:val="00C3270F"/>
    <w:rsid w:val="00C336F0"/>
    <w:rsid w:val="00C3439E"/>
    <w:rsid w:val="00C34423"/>
    <w:rsid w:val="00C3490E"/>
    <w:rsid w:val="00C34FA0"/>
    <w:rsid w:val="00C35141"/>
    <w:rsid w:val="00C35341"/>
    <w:rsid w:val="00C35A7C"/>
    <w:rsid w:val="00C35EB5"/>
    <w:rsid w:val="00C36C39"/>
    <w:rsid w:val="00C36D7C"/>
    <w:rsid w:val="00C37C5B"/>
    <w:rsid w:val="00C40ED3"/>
    <w:rsid w:val="00C41057"/>
    <w:rsid w:val="00C410ED"/>
    <w:rsid w:val="00C417CB"/>
    <w:rsid w:val="00C43A2E"/>
    <w:rsid w:val="00C43F4D"/>
    <w:rsid w:val="00C44305"/>
    <w:rsid w:val="00C444A3"/>
    <w:rsid w:val="00C44823"/>
    <w:rsid w:val="00C44BA2"/>
    <w:rsid w:val="00C44F32"/>
    <w:rsid w:val="00C4555E"/>
    <w:rsid w:val="00C4619E"/>
    <w:rsid w:val="00C461BD"/>
    <w:rsid w:val="00C464C6"/>
    <w:rsid w:val="00C466D7"/>
    <w:rsid w:val="00C46C37"/>
    <w:rsid w:val="00C473ED"/>
    <w:rsid w:val="00C47DB4"/>
    <w:rsid w:val="00C50693"/>
    <w:rsid w:val="00C50D7B"/>
    <w:rsid w:val="00C5197A"/>
    <w:rsid w:val="00C51D99"/>
    <w:rsid w:val="00C527FD"/>
    <w:rsid w:val="00C532C8"/>
    <w:rsid w:val="00C53BED"/>
    <w:rsid w:val="00C547D9"/>
    <w:rsid w:val="00C54EB7"/>
    <w:rsid w:val="00C56B4B"/>
    <w:rsid w:val="00C57E0C"/>
    <w:rsid w:val="00C60FDE"/>
    <w:rsid w:val="00C613CD"/>
    <w:rsid w:val="00C61CBE"/>
    <w:rsid w:val="00C62406"/>
    <w:rsid w:val="00C62DE0"/>
    <w:rsid w:val="00C62F50"/>
    <w:rsid w:val="00C6337A"/>
    <w:rsid w:val="00C638D0"/>
    <w:rsid w:val="00C63AB3"/>
    <w:rsid w:val="00C63F4F"/>
    <w:rsid w:val="00C6435C"/>
    <w:rsid w:val="00C64684"/>
    <w:rsid w:val="00C6475A"/>
    <w:rsid w:val="00C65447"/>
    <w:rsid w:val="00C655BC"/>
    <w:rsid w:val="00C66074"/>
    <w:rsid w:val="00C67728"/>
    <w:rsid w:val="00C7010A"/>
    <w:rsid w:val="00C7145D"/>
    <w:rsid w:val="00C71AFB"/>
    <w:rsid w:val="00C7375E"/>
    <w:rsid w:val="00C73D16"/>
    <w:rsid w:val="00C74732"/>
    <w:rsid w:val="00C75338"/>
    <w:rsid w:val="00C75570"/>
    <w:rsid w:val="00C75B7A"/>
    <w:rsid w:val="00C77607"/>
    <w:rsid w:val="00C77EDB"/>
    <w:rsid w:val="00C80E1F"/>
    <w:rsid w:val="00C815D1"/>
    <w:rsid w:val="00C81C61"/>
    <w:rsid w:val="00C83D6D"/>
    <w:rsid w:val="00C83D8A"/>
    <w:rsid w:val="00C84529"/>
    <w:rsid w:val="00C84D12"/>
    <w:rsid w:val="00C85560"/>
    <w:rsid w:val="00C860E3"/>
    <w:rsid w:val="00C87BB6"/>
    <w:rsid w:val="00C87BF6"/>
    <w:rsid w:val="00C87DBC"/>
    <w:rsid w:val="00C9002F"/>
    <w:rsid w:val="00C90654"/>
    <w:rsid w:val="00C90F58"/>
    <w:rsid w:val="00C90F87"/>
    <w:rsid w:val="00C91036"/>
    <w:rsid w:val="00C91149"/>
    <w:rsid w:val="00C91CCA"/>
    <w:rsid w:val="00C91F5B"/>
    <w:rsid w:val="00C92A6D"/>
    <w:rsid w:val="00C93086"/>
    <w:rsid w:val="00C95756"/>
    <w:rsid w:val="00C9676E"/>
    <w:rsid w:val="00C9724C"/>
    <w:rsid w:val="00C97EAD"/>
    <w:rsid w:val="00CA04F6"/>
    <w:rsid w:val="00CA0D66"/>
    <w:rsid w:val="00CA27FB"/>
    <w:rsid w:val="00CA3048"/>
    <w:rsid w:val="00CA343A"/>
    <w:rsid w:val="00CA3A42"/>
    <w:rsid w:val="00CA3CD8"/>
    <w:rsid w:val="00CA47A1"/>
    <w:rsid w:val="00CA4CF6"/>
    <w:rsid w:val="00CA53AA"/>
    <w:rsid w:val="00CA53B3"/>
    <w:rsid w:val="00CA56F6"/>
    <w:rsid w:val="00CA648F"/>
    <w:rsid w:val="00CA6757"/>
    <w:rsid w:val="00CA6902"/>
    <w:rsid w:val="00CA768D"/>
    <w:rsid w:val="00CA7DC2"/>
    <w:rsid w:val="00CB0182"/>
    <w:rsid w:val="00CB0B96"/>
    <w:rsid w:val="00CB0FC5"/>
    <w:rsid w:val="00CB119B"/>
    <w:rsid w:val="00CB1423"/>
    <w:rsid w:val="00CB1A1B"/>
    <w:rsid w:val="00CB1D48"/>
    <w:rsid w:val="00CB2E45"/>
    <w:rsid w:val="00CB37F5"/>
    <w:rsid w:val="00CB5484"/>
    <w:rsid w:val="00CB5737"/>
    <w:rsid w:val="00CB69D7"/>
    <w:rsid w:val="00CB7A6B"/>
    <w:rsid w:val="00CB7B92"/>
    <w:rsid w:val="00CC0F30"/>
    <w:rsid w:val="00CC10D5"/>
    <w:rsid w:val="00CC3152"/>
    <w:rsid w:val="00CC3793"/>
    <w:rsid w:val="00CC39F7"/>
    <w:rsid w:val="00CC3B59"/>
    <w:rsid w:val="00CC3D39"/>
    <w:rsid w:val="00CC482C"/>
    <w:rsid w:val="00CC4AFE"/>
    <w:rsid w:val="00CC4F3A"/>
    <w:rsid w:val="00CC56EB"/>
    <w:rsid w:val="00CC5832"/>
    <w:rsid w:val="00CC5BB3"/>
    <w:rsid w:val="00CC5D04"/>
    <w:rsid w:val="00CC62BD"/>
    <w:rsid w:val="00CC7C63"/>
    <w:rsid w:val="00CD03D3"/>
    <w:rsid w:val="00CD0F73"/>
    <w:rsid w:val="00CD147A"/>
    <w:rsid w:val="00CD1646"/>
    <w:rsid w:val="00CD2520"/>
    <w:rsid w:val="00CD2832"/>
    <w:rsid w:val="00CD31DA"/>
    <w:rsid w:val="00CD500C"/>
    <w:rsid w:val="00CD6644"/>
    <w:rsid w:val="00CE0686"/>
    <w:rsid w:val="00CE15D0"/>
    <w:rsid w:val="00CE22B5"/>
    <w:rsid w:val="00CE2D27"/>
    <w:rsid w:val="00CE30C7"/>
    <w:rsid w:val="00CE36CE"/>
    <w:rsid w:val="00CE42AD"/>
    <w:rsid w:val="00CE45A1"/>
    <w:rsid w:val="00CE5729"/>
    <w:rsid w:val="00CE59D0"/>
    <w:rsid w:val="00CE7577"/>
    <w:rsid w:val="00CE7615"/>
    <w:rsid w:val="00CF00DE"/>
    <w:rsid w:val="00CF02E6"/>
    <w:rsid w:val="00CF0667"/>
    <w:rsid w:val="00CF084E"/>
    <w:rsid w:val="00CF0D7B"/>
    <w:rsid w:val="00CF1B80"/>
    <w:rsid w:val="00CF1BEB"/>
    <w:rsid w:val="00CF20AE"/>
    <w:rsid w:val="00CF2F6C"/>
    <w:rsid w:val="00CF384B"/>
    <w:rsid w:val="00CF3DCE"/>
    <w:rsid w:val="00CF458F"/>
    <w:rsid w:val="00CF4ECD"/>
    <w:rsid w:val="00CF70CC"/>
    <w:rsid w:val="00CF783F"/>
    <w:rsid w:val="00CF7A4E"/>
    <w:rsid w:val="00D00579"/>
    <w:rsid w:val="00D00C98"/>
    <w:rsid w:val="00D02546"/>
    <w:rsid w:val="00D02EF2"/>
    <w:rsid w:val="00D03185"/>
    <w:rsid w:val="00D0385D"/>
    <w:rsid w:val="00D0448C"/>
    <w:rsid w:val="00D04DF5"/>
    <w:rsid w:val="00D05256"/>
    <w:rsid w:val="00D055BB"/>
    <w:rsid w:val="00D05F69"/>
    <w:rsid w:val="00D06C90"/>
    <w:rsid w:val="00D07ACE"/>
    <w:rsid w:val="00D07D56"/>
    <w:rsid w:val="00D1004F"/>
    <w:rsid w:val="00D1095C"/>
    <w:rsid w:val="00D11282"/>
    <w:rsid w:val="00D1283E"/>
    <w:rsid w:val="00D1296D"/>
    <w:rsid w:val="00D13759"/>
    <w:rsid w:val="00D13E8D"/>
    <w:rsid w:val="00D140B0"/>
    <w:rsid w:val="00D152BF"/>
    <w:rsid w:val="00D1597C"/>
    <w:rsid w:val="00D15C32"/>
    <w:rsid w:val="00D16092"/>
    <w:rsid w:val="00D16916"/>
    <w:rsid w:val="00D1749A"/>
    <w:rsid w:val="00D207C2"/>
    <w:rsid w:val="00D207DC"/>
    <w:rsid w:val="00D20B6D"/>
    <w:rsid w:val="00D20F22"/>
    <w:rsid w:val="00D21D1B"/>
    <w:rsid w:val="00D22146"/>
    <w:rsid w:val="00D23050"/>
    <w:rsid w:val="00D23AB5"/>
    <w:rsid w:val="00D24746"/>
    <w:rsid w:val="00D249CF"/>
    <w:rsid w:val="00D25180"/>
    <w:rsid w:val="00D271C3"/>
    <w:rsid w:val="00D27702"/>
    <w:rsid w:val="00D31D1B"/>
    <w:rsid w:val="00D31D82"/>
    <w:rsid w:val="00D31FE6"/>
    <w:rsid w:val="00D321A0"/>
    <w:rsid w:val="00D3226B"/>
    <w:rsid w:val="00D32C1A"/>
    <w:rsid w:val="00D3319F"/>
    <w:rsid w:val="00D33349"/>
    <w:rsid w:val="00D33757"/>
    <w:rsid w:val="00D33CA9"/>
    <w:rsid w:val="00D340AF"/>
    <w:rsid w:val="00D34656"/>
    <w:rsid w:val="00D36FE5"/>
    <w:rsid w:val="00D37146"/>
    <w:rsid w:val="00D376DE"/>
    <w:rsid w:val="00D37E1B"/>
    <w:rsid w:val="00D40D9C"/>
    <w:rsid w:val="00D40E6B"/>
    <w:rsid w:val="00D424C4"/>
    <w:rsid w:val="00D42D05"/>
    <w:rsid w:val="00D42E64"/>
    <w:rsid w:val="00D43386"/>
    <w:rsid w:val="00D4395E"/>
    <w:rsid w:val="00D43FB2"/>
    <w:rsid w:val="00D442E8"/>
    <w:rsid w:val="00D44690"/>
    <w:rsid w:val="00D4538C"/>
    <w:rsid w:val="00D459C2"/>
    <w:rsid w:val="00D47B03"/>
    <w:rsid w:val="00D51521"/>
    <w:rsid w:val="00D5167F"/>
    <w:rsid w:val="00D51C13"/>
    <w:rsid w:val="00D525FE"/>
    <w:rsid w:val="00D527FD"/>
    <w:rsid w:val="00D5449C"/>
    <w:rsid w:val="00D55176"/>
    <w:rsid w:val="00D553B0"/>
    <w:rsid w:val="00D56F43"/>
    <w:rsid w:val="00D57387"/>
    <w:rsid w:val="00D574C3"/>
    <w:rsid w:val="00D576D6"/>
    <w:rsid w:val="00D60142"/>
    <w:rsid w:val="00D606E6"/>
    <w:rsid w:val="00D61A16"/>
    <w:rsid w:val="00D62376"/>
    <w:rsid w:val="00D627CA"/>
    <w:rsid w:val="00D62EA2"/>
    <w:rsid w:val="00D65A94"/>
    <w:rsid w:val="00D65E76"/>
    <w:rsid w:val="00D66273"/>
    <w:rsid w:val="00D666DE"/>
    <w:rsid w:val="00D66B6D"/>
    <w:rsid w:val="00D67534"/>
    <w:rsid w:val="00D7006E"/>
    <w:rsid w:val="00D702B5"/>
    <w:rsid w:val="00D70820"/>
    <w:rsid w:val="00D7104A"/>
    <w:rsid w:val="00D711CA"/>
    <w:rsid w:val="00D72698"/>
    <w:rsid w:val="00D729D4"/>
    <w:rsid w:val="00D72BEE"/>
    <w:rsid w:val="00D73529"/>
    <w:rsid w:val="00D73E0F"/>
    <w:rsid w:val="00D73F5A"/>
    <w:rsid w:val="00D74956"/>
    <w:rsid w:val="00D749BC"/>
    <w:rsid w:val="00D76A6B"/>
    <w:rsid w:val="00D76B39"/>
    <w:rsid w:val="00D77CD6"/>
    <w:rsid w:val="00D80118"/>
    <w:rsid w:val="00D80D16"/>
    <w:rsid w:val="00D80F0B"/>
    <w:rsid w:val="00D81BAF"/>
    <w:rsid w:val="00D821E6"/>
    <w:rsid w:val="00D824F5"/>
    <w:rsid w:val="00D82874"/>
    <w:rsid w:val="00D82C86"/>
    <w:rsid w:val="00D836A6"/>
    <w:rsid w:val="00D83873"/>
    <w:rsid w:val="00D83A0B"/>
    <w:rsid w:val="00D8522C"/>
    <w:rsid w:val="00D85324"/>
    <w:rsid w:val="00D864F9"/>
    <w:rsid w:val="00D8668E"/>
    <w:rsid w:val="00D86CB0"/>
    <w:rsid w:val="00D8765B"/>
    <w:rsid w:val="00D87F4C"/>
    <w:rsid w:val="00D901DA"/>
    <w:rsid w:val="00D908FA"/>
    <w:rsid w:val="00D9179F"/>
    <w:rsid w:val="00D91903"/>
    <w:rsid w:val="00D924A1"/>
    <w:rsid w:val="00D9263E"/>
    <w:rsid w:val="00D92B1A"/>
    <w:rsid w:val="00D92B60"/>
    <w:rsid w:val="00D93437"/>
    <w:rsid w:val="00D9352F"/>
    <w:rsid w:val="00D93E16"/>
    <w:rsid w:val="00D94A6B"/>
    <w:rsid w:val="00D953DA"/>
    <w:rsid w:val="00D95676"/>
    <w:rsid w:val="00D96743"/>
    <w:rsid w:val="00D96756"/>
    <w:rsid w:val="00D974C6"/>
    <w:rsid w:val="00D97C67"/>
    <w:rsid w:val="00D97CD0"/>
    <w:rsid w:val="00D97D17"/>
    <w:rsid w:val="00DA17DE"/>
    <w:rsid w:val="00DA1CA5"/>
    <w:rsid w:val="00DA1DEB"/>
    <w:rsid w:val="00DA32EA"/>
    <w:rsid w:val="00DA36F3"/>
    <w:rsid w:val="00DA4362"/>
    <w:rsid w:val="00DA4EF3"/>
    <w:rsid w:val="00DA5288"/>
    <w:rsid w:val="00DA5AEB"/>
    <w:rsid w:val="00DA6288"/>
    <w:rsid w:val="00DA709E"/>
    <w:rsid w:val="00DB041C"/>
    <w:rsid w:val="00DB1D6A"/>
    <w:rsid w:val="00DB1E32"/>
    <w:rsid w:val="00DB1F31"/>
    <w:rsid w:val="00DB20F4"/>
    <w:rsid w:val="00DB221E"/>
    <w:rsid w:val="00DB3F8B"/>
    <w:rsid w:val="00DB3FBF"/>
    <w:rsid w:val="00DB467D"/>
    <w:rsid w:val="00DB4CB2"/>
    <w:rsid w:val="00DB4DF8"/>
    <w:rsid w:val="00DB5AE1"/>
    <w:rsid w:val="00DB6387"/>
    <w:rsid w:val="00DB6543"/>
    <w:rsid w:val="00DB66FF"/>
    <w:rsid w:val="00DB7335"/>
    <w:rsid w:val="00DB7B78"/>
    <w:rsid w:val="00DB7F13"/>
    <w:rsid w:val="00DC0976"/>
    <w:rsid w:val="00DC0BB4"/>
    <w:rsid w:val="00DC303C"/>
    <w:rsid w:val="00DC30B6"/>
    <w:rsid w:val="00DC37A5"/>
    <w:rsid w:val="00DC3CE2"/>
    <w:rsid w:val="00DC47B1"/>
    <w:rsid w:val="00DC5074"/>
    <w:rsid w:val="00DC56B9"/>
    <w:rsid w:val="00DC5976"/>
    <w:rsid w:val="00DC6C59"/>
    <w:rsid w:val="00DC7AD3"/>
    <w:rsid w:val="00DD0058"/>
    <w:rsid w:val="00DD00DE"/>
    <w:rsid w:val="00DD02EE"/>
    <w:rsid w:val="00DD040D"/>
    <w:rsid w:val="00DD0625"/>
    <w:rsid w:val="00DD0AB5"/>
    <w:rsid w:val="00DD16C3"/>
    <w:rsid w:val="00DD2277"/>
    <w:rsid w:val="00DD2A4A"/>
    <w:rsid w:val="00DD2C5E"/>
    <w:rsid w:val="00DD3624"/>
    <w:rsid w:val="00DD3CAB"/>
    <w:rsid w:val="00DD4AF6"/>
    <w:rsid w:val="00DD5367"/>
    <w:rsid w:val="00DD5C88"/>
    <w:rsid w:val="00DD5FFE"/>
    <w:rsid w:val="00DD6714"/>
    <w:rsid w:val="00DD7312"/>
    <w:rsid w:val="00DD7411"/>
    <w:rsid w:val="00DD7E35"/>
    <w:rsid w:val="00DE0B59"/>
    <w:rsid w:val="00DE120D"/>
    <w:rsid w:val="00DE18E3"/>
    <w:rsid w:val="00DE1A97"/>
    <w:rsid w:val="00DE2225"/>
    <w:rsid w:val="00DE2278"/>
    <w:rsid w:val="00DE248D"/>
    <w:rsid w:val="00DE2797"/>
    <w:rsid w:val="00DE2997"/>
    <w:rsid w:val="00DE40FA"/>
    <w:rsid w:val="00DE43A9"/>
    <w:rsid w:val="00DE44B6"/>
    <w:rsid w:val="00DE4E32"/>
    <w:rsid w:val="00DE530B"/>
    <w:rsid w:val="00DE6120"/>
    <w:rsid w:val="00DE6283"/>
    <w:rsid w:val="00DE6810"/>
    <w:rsid w:val="00DE750B"/>
    <w:rsid w:val="00DE754D"/>
    <w:rsid w:val="00DE7DC9"/>
    <w:rsid w:val="00DE7DCB"/>
    <w:rsid w:val="00DF0F4E"/>
    <w:rsid w:val="00DF10C1"/>
    <w:rsid w:val="00DF17C8"/>
    <w:rsid w:val="00DF1D4D"/>
    <w:rsid w:val="00DF1F70"/>
    <w:rsid w:val="00DF20BD"/>
    <w:rsid w:val="00DF270A"/>
    <w:rsid w:val="00DF2C31"/>
    <w:rsid w:val="00DF2E82"/>
    <w:rsid w:val="00DF3128"/>
    <w:rsid w:val="00DF3158"/>
    <w:rsid w:val="00DF44A2"/>
    <w:rsid w:val="00DF4BF2"/>
    <w:rsid w:val="00DF5B93"/>
    <w:rsid w:val="00DF5C02"/>
    <w:rsid w:val="00DF6412"/>
    <w:rsid w:val="00DF69AD"/>
    <w:rsid w:val="00DF6F04"/>
    <w:rsid w:val="00DF7078"/>
    <w:rsid w:val="00DF76D4"/>
    <w:rsid w:val="00DF7B39"/>
    <w:rsid w:val="00DF7C4F"/>
    <w:rsid w:val="00E00ED7"/>
    <w:rsid w:val="00E012D5"/>
    <w:rsid w:val="00E01F3B"/>
    <w:rsid w:val="00E0310E"/>
    <w:rsid w:val="00E033CD"/>
    <w:rsid w:val="00E0362F"/>
    <w:rsid w:val="00E040CA"/>
    <w:rsid w:val="00E04215"/>
    <w:rsid w:val="00E0433C"/>
    <w:rsid w:val="00E04681"/>
    <w:rsid w:val="00E04C00"/>
    <w:rsid w:val="00E04F41"/>
    <w:rsid w:val="00E05159"/>
    <w:rsid w:val="00E054C3"/>
    <w:rsid w:val="00E05637"/>
    <w:rsid w:val="00E056CC"/>
    <w:rsid w:val="00E06DE9"/>
    <w:rsid w:val="00E06E20"/>
    <w:rsid w:val="00E0701F"/>
    <w:rsid w:val="00E07197"/>
    <w:rsid w:val="00E07343"/>
    <w:rsid w:val="00E079A3"/>
    <w:rsid w:val="00E10332"/>
    <w:rsid w:val="00E105C8"/>
    <w:rsid w:val="00E11AD6"/>
    <w:rsid w:val="00E122AD"/>
    <w:rsid w:val="00E132A6"/>
    <w:rsid w:val="00E13377"/>
    <w:rsid w:val="00E139EE"/>
    <w:rsid w:val="00E146D4"/>
    <w:rsid w:val="00E1481A"/>
    <w:rsid w:val="00E15E9B"/>
    <w:rsid w:val="00E16183"/>
    <w:rsid w:val="00E16BAF"/>
    <w:rsid w:val="00E17364"/>
    <w:rsid w:val="00E177C6"/>
    <w:rsid w:val="00E17EA9"/>
    <w:rsid w:val="00E21316"/>
    <w:rsid w:val="00E21380"/>
    <w:rsid w:val="00E21882"/>
    <w:rsid w:val="00E22A0D"/>
    <w:rsid w:val="00E232CA"/>
    <w:rsid w:val="00E244C8"/>
    <w:rsid w:val="00E2533C"/>
    <w:rsid w:val="00E26417"/>
    <w:rsid w:val="00E26B2E"/>
    <w:rsid w:val="00E2758B"/>
    <w:rsid w:val="00E2780A"/>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2DCC"/>
    <w:rsid w:val="00E42E52"/>
    <w:rsid w:val="00E4341B"/>
    <w:rsid w:val="00E43ADA"/>
    <w:rsid w:val="00E441F9"/>
    <w:rsid w:val="00E45B6A"/>
    <w:rsid w:val="00E46EF1"/>
    <w:rsid w:val="00E47DB9"/>
    <w:rsid w:val="00E47ECC"/>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1D68"/>
    <w:rsid w:val="00E635BD"/>
    <w:rsid w:val="00E63C4A"/>
    <w:rsid w:val="00E656D7"/>
    <w:rsid w:val="00E6687E"/>
    <w:rsid w:val="00E677DF"/>
    <w:rsid w:val="00E6789F"/>
    <w:rsid w:val="00E70030"/>
    <w:rsid w:val="00E701D4"/>
    <w:rsid w:val="00E7105F"/>
    <w:rsid w:val="00E715C4"/>
    <w:rsid w:val="00E71BE6"/>
    <w:rsid w:val="00E71E31"/>
    <w:rsid w:val="00E7298F"/>
    <w:rsid w:val="00E741BB"/>
    <w:rsid w:val="00E741FB"/>
    <w:rsid w:val="00E7420F"/>
    <w:rsid w:val="00E74315"/>
    <w:rsid w:val="00E74D17"/>
    <w:rsid w:val="00E756B1"/>
    <w:rsid w:val="00E76EBA"/>
    <w:rsid w:val="00E770FA"/>
    <w:rsid w:val="00E778A1"/>
    <w:rsid w:val="00E805A2"/>
    <w:rsid w:val="00E809A2"/>
    <w:rsid w:val="00E80A9C"/>
    <w:rsid w:val="00E80CD2"/>
    <w:rsid w:val="00E811C8"/>
    <w:rsid w:val="00E816B7"/>
    <w:rsid w:val="00E8187C"/>
    <w:rsid w:val="00E8200A"/>
    <w:rsid w:val="00E8209F"/>
    <w:rsid w:val="00E821EE"/>
    <w:rsid w:val="00E823B2"/>
    <w:rsid w:val="00E827F9"/>
    <w:rsid w:val="00E82A93"/>
    <w:rsid w:val="00E836BB"/>
    <w:rsid w:val="00E83A1F"/>
    <w:rsid w:val="00E83D7C"/>
    <w:rsid w:val="00E8592C"/>
    <w:rsid w:val="00E85C2C"/>
    <w:rsid w:val="00E8726E"/>
    <w:rsid w:val="00E87E84"/>
    <w:rsid w:val="00E90329"/>
    <w:rsid w:val="00E90821"/>
    <w:rsid w:val="00E90E2E"/>
    <w:rsid w:val="00E92399"/>
    <w:rsid w:val="00E92864"/>
    <w:rsid w:val="00E92B4E"/>
    <w:rsid w:val="00E932D7"/>
    <w:rsid w:val="00E941FD"/>
    <w:rsid w:val="00E94A63"/>
    <w:rsid w:val="00E94A98"/>
    <w:rsid w:val="00E953F3"/>
    <w:rsid w:val="00E95746"/>
    <w:rsid w:val="00E96AF6"/>
    <w:rsid w:val="00E973A2"/>
    <w:rsid w:val="00E975C0"/>
    <w:rsid w:val="00EA0CA7"/>
    <w:rsid w:val="00EA2AED"/>
    <w:rsid w:val="00EA31AC"/>
    <w:rsid w:val="00EA3A9A"/>
    <w:rsid w:val="00EA5FA4"/>
    <w:rsid w:val="00EA6169"/>
    <w:rsid w:val="00EB029D"/>
    <w:rsid w:val="00EB055F"/>
    <w:rsid w:val="00EB0635"/>
    <w:rsid w:val="00EB12D3"/>
    <w:rsid w:val="00EB37C7"/>
    <w:rsid w:val="00EB47BF"/>
    <w:rsid w:val="00EB5B5A"/>
    <w:rsid w:val="00EB7BBE"/>
    <w:rsid w:val="00EC03B5"/>
    <w:rsid w:val="00EC0C10"/>
    <w:rsid w:val="00EC184D"/>
    <w:rsid w:val="00EC2A22"/>
    <w:rsid w:val="00EC2BFC"/>
    <w:rsid w:val="00EC417F"/>
    <w:rsid w:val="00EC433B"/>
    <w:rsid w:val="00EC49AB"/>
    <w:rsid w:val="00EC4ACB"/>
    <w:rsid w:val="00EC4B77"/>
    <w:rsid w:val="00EC4F10"/>
    <w:rsid w:val="00EC55D1"/>
    <w:rsid w:val="00EC66C8"/>
    <w:rsid w:val="00EC7146"/>
    <w:rsid w:val="00ED0288"/>
    <w:rsid w:val="00ED0344"/>
    <w:rsid w:val="00ED14CA"/>
    <w:rsid w:val="00ED278F"/>
    <w:rsid w:val="00ED33C5"/>
    <w:rsid w:val="00ED34E9"/>
    <w:rsid w:val="00ED39A5"/>
    <w:rsid w:val="00ED3CC0"/>
    <w:rsid w:val="00ED3EFC"/>
    <w:rsid w:val="00ED43C1"/>
    <w:rsid w:val="00ED66FA"/>
    <w:rsid w:val="00ED6955"/>
    <w:rsid w:val="00ED69CD"/>
    <w:rsid w:val="00ED7742"/>
    <w:rsid w:val="00ED79E1"/>
    <w:rsid w:val="00EE08F7"/>
    <w:rsid w:val="00EE0E00"/>
    <w:rsid w:val="00EE17FA"/>
    <w:rsid w:val="00EE2D04"/>
    <w:rsid w:val="00EE2E70"/>
    <w:rsid w:val="00EE2F5F"/>
    <w:rsid w:val="00EE410A"/>
    <w:rsid w:val="00EE45C3"/>
    <w:rsid w:val="00EE4D5C"/>
    <w:rsid w:val="00EE4D66"/>
    <w:rsid w:val="00EE56AB"/>
    <w:rsid w:val="00EE627E"/>
    <w:rsid w:val="00EE69CC"/>
    <w:rsid w:val="00EE6E28"/>
    <w:rsid w:val="00EE716D"/>
    <w:rsid w:val="00EE756D"/>
    <w:rsid w:val="00EE7B66"/>
    <w:rsid w:val="00EF0ADB"/>
    <w:rsid w:val="00EF15A2"/>
    <w:rsid w:val="00EF2064"/>
    <w:rsid w:val="00EF2F48"/>
    <w:rsid w:val="00EF3331"/>
    <w:rsid w:val="00EF3798"/>
    <w:rsid w:val="00EF513F"/>
    <w:rsid w:val="00EF554E"/>
    <w:rsid w:val="00EF630C"/>
    <w:rsid w:val="00EF655A"/>
    <w:rsid w:val="00EF72D7"/>
    <w:rsid w:val="00EF78FC"/>
    <w:rsid w:val="00F00196"/>
    <w:rsid w:val="00F005B4"/>
    <w:rsid w:val="00F00C58"/>
    <w:rsid w:val="00F016F0"/>
    <w:rsid w:val="00F027E6"/>
    <w:rsid w:val="00F042BA"/>
    <w:rsid w:val="00F04EEC"/>
    <w:rsid w:val="00F052A4"/>
    <w:rsid w:val="00F05A2A"/>
    <w:rsid w:val="00F05FD7"/>
    <w:rsid w:val="00F06915"/>
    <w:rsid w:val="00F07400"/>
    <w:rsid w:val="00F07834"/>
    <w:rsid w:val="00F07DB6"/>
    <w:rsid w:val="00F10143"/>
    <w:rsid w:val="00F102DE"/>
    <w:rsid w:val="00F10A4D"/>
    <w:rsid w:val="00F10D58"/>
    <w:rsid w:val="00F11552"/>
    <w:rsid w:val="00F11602"/>
    <w:rsid w:val="00F11B28"/>
    <w:rsid w:val="00F11CEC"/>
    <w:rsid w:val="00F12D68"/>
    <w:rsid w:val="00F13C26"/>
    <w:rsid w:val="00F1431C"/>
    <w:rsid w:val="00F14C46"/>
    <w:rsid w:val="00F14C9C"/>
    <w:rsid w:val="00F1585C"/>
    <w:rsid w:val="00F15D9F"/>
    <w:rsid w:val="00F161E8"/>
    <w:rsid w:val="00F16CE5"/>
    <w:rsid w:val="00F2142F"/>
    <w:rsid w:val="00F215F5"/>
    <w:rsid w:val="00F215F6"/>
    <w:rsid w:val="00F21A22"/>
    <w:rsid w:val="00F22388"/>
    <w:rsid w:val="00F229EB"/>
    <w:rsid w:val="00F22DFA"/>
    <w:rsid w:val="00F25C47"/>
    <w:rsid w:val="00F25D39"/>
    <w:rsid w:val="00F26F32"/>
    <w:rsid w:val="00F27F6E"/>
    <w:rsid w:val="00F308BC"/>
    <w:rsid w:val="00F31359"/>
    <w:rsid w:val="00F31B2C"/>
    <w:rsid w:val="00F31E68"/>
    <w:rsid w:val="00F322FA"/>
    <w:rsid w:val="00F32579"/>
    <w:rsid w:val="00F33169"/>
    <w:rsid w:val="00F33D0B"/>
    <w:rsid w:val="00F33DF3"/>
    <w:rsid w:val="00F3430C"/>
    <w:rsid w:val="00F34569"/>
    <w:rsid w:val="00F3530E"/>
    <w:rsid w:val="00F355AD"/>
    <w:rsid w:val="00F3580D"/>
    <w:rsid w:val="00F35B9E"/>
    <w:rsid w:val="00F37746"/>
    <w:rsid w:val="00F37DE1"/>
    <w:rsid w:val="00F43636"/>
    <w:rsid w:val="00F44225"/>
    <w:rsid w:val="00F45287"/>
    <w:rsid w:val="00F469AA"/>
    <w:rsid w:val="00F46AB0"/>
    <w:rsid w:val="00F5192E"/>
    <w:rsid w:val="00F51A7D"/>
    <w:rsid w:val="00F51FD1"/>
    <w:rsid w:val="00F52647"/>
    <w:rsid w:val="00F5318A"/>
    <w:rsid w:val="00F5375C"/>
    <w:rsid w:val="00F53815"/>
    <w:rsid w:val="00F5418F"/>
    <w:rsid w:val="00F54412"/>
    <w:rsid w:val="00F54CC8"/>
    <w:rsid w:val="00F55EEF"/>
    <w:rsid w:val="00F562FE"/>
    <w:rsid w:val="00F5731D"/>
    <w:rsid w:val="00F5743A"/>
    <w:rsid w:val="00F5748A"/>
    <w:rsid w:val="00F5751E"/>
    <w:rsid w:val="00F57978"/>
    <w:rsid w:val="00F57D23"/>
    <w:rsid w:val="00F6012A"/>
    <w:rsid w:val="00F609F7"/>
    <w:rsid w:val="00F61571"/>
    <w:rsid w:val="00F61FF4"/>
    <w:rsid w:val="00F6224C"/>
    <w:rsid w:val="00F625C4"/>
    <w:rsid w:val="00F626ED"/>
    <w:rsid w:val="00F628D1"/>
    <w:rsid w:val="00F6291F"/>
    <w:rsid w:val="00F62AFE"/>
    <w:rsid w:val="00F63842"/>
    <w:rsid w:val="00F63E6B"/>
    <w:rsid w:val="00F63E7B"/>
    <w:rsid w:val="00F6453A"/>
    <w:rsid w:val="00F65EA2"/>
    <w:rsid w:val="00F66A55"/>
    <w:rsid w:val="00F66BC6"/>
    <w:rsid w:val="00F6779C"/>
    <w:rsid w:val="00F67D08"/>
    <w:rsid w:val="00F708E8"/>
    <w:rsid w:val="00F70987"/>
    <w:rsid w:val="00F70B65"/>
    <w:rsid w:val="00F70F0D"/>
    <w:rsid w:val="00F7106B"/>
    <w:rsid w:val="00F713A4"/>
    <w:rsid w:val="00F71B44"/>
    <w:rsid w:val="00F73233"/>
    <w:rsid w:val="00F7370E"/>
    <w:rsid w:val="00F73937"/>
    <w:rsid w:val="00F73F63"/>
    <w:rsid w:val="00F7454E"/>
    <w:rsid w:val="00F74FA0"/>
    <w:rsid w:val="00F75156"/>
    <w:rsid w:val="00F75AC5"/>
    <w:rsid w:val="00F77992"/>
    <w:rsid w:val="00F80F22"/>
    <w:rsid w:val="00F8143D"/>
    <w:rsid w:val="00F8198C"/>
    <w:rsid w:val="00F81A5A"/>
    <w:rsid w:val="00F824A4"/>
    <w:rsid w:val="00F824F0"/>
    <w:rsid w:val="00F8304E"/>
    <w:rsid w:val="00F83AEE"/>
    <w:rsid w:val="00F83D22"/>
    <w:rsid w:val="00F848BB"/>
    <w:rsid w:val="00F8499B"/>
    <w:rsid w:val="00F84B62"/>
    <w:rsid w:val="00F84C88"/>
    <w:rsid w:val="00F85C97"/>
    <w:rsid w:val="00F86561"/>
    <w:rsid w:val="00F86B33"/>
    <w:rsid w:val="00F86C1E"/>
    <w:rsid w:val="00F87538"/>
    <w:rsid w:val="00F900C6"/>
    <w:rsid w:val="00F907BB"/>
    <w:rsid w:val="00F92142"/>
    <w:rsid w:val="00F93737"/>
    <w:rsid w:val="00F9454B"/>
    <w:rsid w:val="00F95465"/>
    <w:rsid w:val="00F96912"/>
    <w:rsid w:val="00F96C75"/>
    <w:rsid w:val="00F96F0F"/>
    <w:rsid w:val="00F97F15"/>
    <w:rsid w:val="00F97FB3"/>
    <w:rsid w:val="00FA0012"/>
    <w:rsid w:val="00FA0220"/>
    <w:rsid w:val="00FA042D"/>
    <w:rsid w:val="00FA053C"/>
    <w:rsid w:val="00FA1A49"/>
    <w:rsid w:val="00FA2207"/>
    <w:rsid w:val="00FA2422"/>
    <w:rsid w:val="00FA2ADD"/>
    <w:rsid w:val="00FA2B3F"/>
    <w:rsid w:val="00FA38C9"/>
    <w:rsid w:val="00FA47CC"/>
    <w:rsid w:val="00FA6042"/>
    <w:rsid w:val="00FA6496"/>
    <w:rsid w:val="00FA66C3"/>
    <w:rsid w:val="00FA7814"/>
    <w:rsid w:val="00FA7A68"/>
    <w:rsid w:val="00FA7A6B"/>
    <w:rsid w:val="00FA7FB1"/>
    <w:rsid w:val="00FB039E"/>
    <w:rsid w:val="00FB04BF"/>
    <w:rsid w:val="00FB222F"/>
    <w:rsid w:val="00FB2A55"/>
    <w:rsid w:val="00FB2A90"/>
    <w:rsid w:val="00FB3CD3"/>
    <w:rsid w:val="00FB40E8"/>
    <w:rsid w:val="00FB4655"/>
    <w:rsid w:val="00FB53FA"/>
    <w:rsid w:val="00FB5A9F"/>
    <w:rsid w:val="00FB5D13"/>
    <w:rsid w:val="00FB64E1"/>
    <w:rsid w:val="00FB6BD5"/>
    <w:rsid w:val="00FB6CC8"/>
    <w:rsid w:val="00FB7173"/>
    <w:rsid w:val="00FB72A6"/>
    <w:rsid w:val="00FC017D"/>
    <w:rsid w:val="00FC07DF"/>
    <w:rsid w:val="00FC0854"/>
    <w:rsid w:val="00FC1066"/>
    <w:rsid w:val="00FC1B90"/>
    <w:rsid w:val="00FC2468"/>
    <w:rsid w:val="00FC2528"/>
    <w:rsid w:val="00FC263B"/>
    <w:rsid w:val="00FC3BAC"/>
    <w:rsid w:val="00FC4800"/>
    <w:rsid w:val="00FC4A46"/>
    <w:rsid w:val="00FC4BE8"/>
    <w:rsid w:val="00FC4E11"/>
    <w:rsid w:val="00FC54F2"/>
    <w:rsid w:val="00FC5692"/>
    <w:rsid w:val="00FC6998"/>
    <w:rsid w:val="00FC700D"/>
    <w:rsid w:val="00FC7212"/>
    <w:rsid w:val="00FC7555"/>
    <w:rsid w:val="00FC7E06"/>
    <w:rsid w:val="00FD086F"/>
    <w:rsid w:val="00FD087F"/>
    <w:rsid w:val="00FD2076"/>
    <w:rsid w:val="00FD2560"/>
    <w:rsid w:val="00FD26B2"/>
    <w:rsid w:val="00FD2F19"/>
    <w:rsid w:val="00FD30EB"/>
    <w:rsid w:val="00FD448F"/>
    <w:rsid w:val="00FD4F4E"/>
    <w:rsid w:val="00FD5143"/>
    <w:rsid w:val="00FD6380"/>
    <w:rsid w:val="00FD7988"/>
    <w:rsid w:val="00FE09BC"/>
    <w:rsid w:val="00FE100C"/>
    <w:rsid w:val="00FE10D7"/>
    <w:rsid w:val="00FE2478"/>
    <w:rsid w:val="00FE2717"/>
    <w:rsid w:val="00FE2B86"/>
    <w:rsid w:val="00FE508A"/>
    <w:rsid w:val="00FE5564"/>
    <w:rsid w:val="00FE5F47"/>
    <w:rsid w:val="00FE65D0"/>
    <w:rsid w:val="00FE718A"/>
    <w:rsid w:val="00FE766E"/>
    <w:rsid w:val="00FF0366"/>
    <w:rsid w:val="00FF1E38"/>
    <w:rsid w:val="00FF202A"/>
    <w:rsid w:val="00FF2551"/>
    <w:rsid w:val="00FF2664"/>
    <w:rsid w:val="00FF3947"/>
    <w:rsid w:val="00FF4087"/>
    <w:rsid w:val="00FF40F4"/>
    <w:rsid w:val="00FF59CB"/>
    <w:rsid w:val="00FF5AAF"/>
    <w:rsid w:val="00FF67EC"/>
    <w:rsid w:val="00FF703B"/>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 w:type="character" w:customStyle="1" w:styleId="color15">
    <w:name w:val="color_15"/>
    <w:basedOn w:val="DefaultParagraphFont"/>
    <w:rsid w:val="00AB2227"/>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seaward@gandercanada.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3B3D4-DDC7-4B69-9416-3AF9CE329DCE}">
  <ds:schemaRefs>
    <ds:schemaRef ds:uri="http://schemas.openxmlformats.org/officeDocument/2006/bibliography"/>
  </ds:schemaRefs>
</ds:datastoreItem>
</file>

<file path=customXml/itemProps2.xml><?xml version="1.0" encoding="utf-8"?>
<ds:datastoreItem xmlns:ds="http://schemas.openxmlformats.org/officeDocument/2006/customXml" ds:itemID="{26E3BC30-0757-431B-B682-50F6F40F839E}"/>
</file>

<file path=customXml/itemProps3.xml><?xml version="1.0" encoding="utf-8"?>
<ds:datastoreItem xmlns:ds="http://schemas.openxmlformats.org/officeDocument/2006/customXml" ds:itemID="{BAB5F90C-6D16-4F50-B7CB-9C23F49698AC}"/>
</file>

<file path=customXml/itemProps4.xml><?xml version="1.0" encoding="utf-8"?>
<ds:datastoreItem xmlns:ds="http://schemas.openxmlformats.org/officeDocument/2006/customXml" ds:itemID="{7D9591B4-0FE9-4F6B-9852-C7E4DA0A4AC9}"/>
</file>

<file path=docProps/app.xml><?xml version="1.0" encoding="utf-8"?>
<Properties xmlns="http://schemas.openxmlformats.org/officeDocument/2006/extended-properties" xmlns:vt="http://schemas.openxmlformats.org/officeDocument/2006/docPropsVTypes">
  <Template>COUNCIL TEMPLATE</Template>
  <TotalTime>2524</TotalTime>
  <Pages>19</Pages>
  <Words>4906</Words>
  <Characters>27968</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Tonya Harris</cp:lastModifiedBy>
  <cp:revision>339</cp:revision>
  <cp:lastPrinted>2014-10-23T11:52:00Z</cp:lastPrinted>
  <dcterms:created xsi:type="dcterms:W3CDTF">2014-08-06T11:57:00Z</dcterms:created>
  <dcterms:modified xsi:type="dcterms:W3CDTF">2014-10-23T11:52:00Z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4488000</vt:r8>
  </property>
</Properties>
</file>